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lledutableau"/>
        <w:tblW w:w="10773" w:type="dxa"/>
        <w:jc w:val="center"/>
        <w:tblLayout w:type="fixed"/>
        <w:tblLook w:val="04A0" w:firstRow="1" w:lastRow="0" w:firstColumn="1" w:lastColumn="0" w:noHBand="0" w:noVBand="1"/>
      </w:tblPr>
      <w:tblGrid>
        <w:gridCol w:w="1821"/>
        <w:gridCol w:w="6989"/>
        <w:gridCol w:w="1963"/>
      </w:tblGrid>
      <w:tr w:rsidR="0010094F" w:rsidTr="0010094F">
        <w:trPr>
          <w:trHeight w:val="454"/>
          <w:jc w:val="center"/>
        </w:trPr>
        <w:tc>
          <w:tcPr>
            <w:tcW w:w="8810" w:type="dxa"/>
            <w:gridSpan w:val="2"/>
            <w:vAlign w:val="center"/>
          </w:tcPr>
          <w:p w:rsidR="0010094F" w:rsidRPr="00B21C46" w:rsidRDefault="00B071CC" w:rsidP="007A13B6">
            <w:pPr>
              <w:pStyle w:val="En-tte"/>
              <w:jc w:val="center"/>
              <w:rPr>
                <w:rFonts w:ascii="Comic Sans MS" w:hAnsi="Comic Sans MS"/>
              </w:rPr>
            </w:pPr>
            <w:r>
              <w:rPr>
                <w:rFonts w:ascii="Comic Sans MS" w:hAnsi="Comic Sans MS"/>
                <w:color w:val="FF0000"/>
                <w:sz w:val="36"/>
              </w:rPr>
              <w:t>Innovation Technologique</w:t>
            </w:r>
          </w:p>
        </w:tc>
        <w:tc>
          <w:tcPr>
            <w:tcW w:w="1963" w:type="dxa"/>
            <w:vAlign w:val="center"/>
          </w:tcPr>
          <w:p w:rsidR="0010094F" w:rsidRDefault="0010094F" w:rsidP="007A13B6">
            <w:pPr>
              <w:pStyle w:val="En-tte"/>
              <w:jc w:val="center"/>
              <w:rPr>
                <w:b/>
              </w:rPr>
            </w:pPr>
            <w:r>
              <w:rPr>
                <w:b/>
              </w:rPr>
              <w:t>1° STI2D</w:t>
            </w:r>
          </w:p>
          <w:p w:rsidR="0010094F" w:rsidRPr="003D0E61" w:rsidRDefault="0031263C" w:rsidP="007A13B6">
            <w:pPr>
              <w:pStyle w:val="En-tte"/>
              <w:jc w:val="center"/>
              <w:rPr>
                <w:rFonts w:ascii="Comic Sans MS" w:hAnsi="Comic Sans MS"/>
                <w:b/>
              </w:rPr>
            </w:pPr>
            <w:r>
              <w:rPr>
                <w:b/>
              </w:rPr>
              <w:t>SEQ 4</w:t>
            </w:r>
          </w:p>
        </w:tc>
      </w:tr>
      <w:tr w:rsidR="0010094F" w:rsidTr="0010094F">
        <w:trPr>
          <w:jc w:val="center"/>
        </w:trPr>
        <w:tc>
          <w:tcPr>
            <w:tcW w:w="1821" w:type="dxa"/>
            <w:vMerge w:val="restart"/>
            <w:vAlign w:val="center"/>
          </w:tcPr>
          <w:p w:rsidR="0010094F" w:rsidRPr="001B6658" w:rsidRDefault="0010094F" w:rsidP="007A13B6">
            <w:pPr>
              <w:pStyle w:val="En-tte"/>
              <w:jc w:val="center"/>
            </w:pPr>
            <w:r w:rsidRPr="002D50A1">
              <w:rPr>
                <w:rFonts w:ascii="Comic Sans MS" w:hAnsi="Comic Sans MS"/>
                <w:noProof/>
                <w:lang w:eastAsia="fr-FR"/>
              </w:rPr>
              <w:drawing>
                <wp:inline distT="0" distB="0" distL="0" distR="0" wp14:anchorId="12621B7F" wp14:editId="58C5836B">
                  <wp:extent cx="637287" cy="408712"/>
                  <wp:effectExtent l="0" t="0" r="0" b="0"/>
                  <wp:docPr id="8" name="Image 8" descr="D:\Cours\Année 2019-2020\1STI2D\Logo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Cours\Année 2019-2020\1STI2D\Logo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048" cy="451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89" w:type="dxa"/>
            <w:vAlign w:val="center"/>
          </w:tcPr>
          <w:p w:rsidR="0010094F" w:rsidRPr="00B21C46" w:rsidRDefault="000B4D82" w:rsidP="007A13B6">
            <w:pPr>
              <w:pStyle w:val="En-tte"/>
              <w:jc w:val="center"/>
              <w:rPr>
                <w:rFonts w:ascii="Arial" w:hAnsi="Arial" w:cs="Arial"/>
              </w:rPr>
            </w:pPr>
            <w:r w:rsidRPr="000B4D82">
              <w:rPr>
                <w:color w:val="1F497D" w:themeColor="text2"/>
                <w:sz w:val="28"/>
              </w:rPr>
              <w:t>Comment décrire un système ?</w:t>
            </w:r>
          </w:p>
        </w:tc>
        <w:tc>
          <w:tcPr>
            <w:tcW w:w="1963" w:type="dxa"/>
            <w:vAlign w:val="center"/>
          </w:tcPr>
          <w:p w:rsidR="0010094F" w:rsidRPr="00034DB3" w:rsidRDefault="0010094F" w:rsidP="0031263C">
            <w:pPr>
              <w:pStyle w:val="En-tte"/>
              <w:jc w:val="center"/>
              <w:rPr>
                <w:rFonts w:ascii="Comic Sans MS" w:hAnsi="Comic Sans MS"/>
                <w:b/>
                <w:sz w:val="22"/>
              </w:rPr>
            </w:pPr>
            <w:r>
              <w:rPr>
                <w:rFonts w:ascii="Comic Sans MS" w:hAnsi="Comic Sans MS"/>
                <w:b/>
                <w:sz w:val="22"/>
              </w:rPr>
              <w:t xml:space="preserve">SÉANCE </w:t>
            </w:r>
            <w:r w:rsidR="00313CDA">
              <w:rPr>
                <w:rFonts w:ascii="Comic Sans MS" w:hAnsi="Comic Sans MS"/>
                <w:b/>
                <w:sz w:val="22"/>
              </w:rPr>
              <w:t>4</w:t>
            </w:r>
          </w:p>
        </w:tc>
      </w:tr>
      <w:tr w:rsidR="0010094F" w:rsidTr="0010094F">
        <w:trPr>
          <w:jc w:val="center"/>
        </w:trPr>
        <w:tc>
          <w:tcPr>
            <w:tcW w:w="1821" w:type="dxa"/>
            <w:vMerge/>
            <w:vAlign w:val="center"/>
          </w:tcPr>
          <w:p w:rsidR="0010094F" w:rsidRDefault="0010094F" w:rsidP="007A13B6">
            <w:pPr>
              <w:pStyle w:val="En-tte"/>
              <w:jc w:val="center"/>
            </w:pPr>
          </w:p>
        </w:tc>
        <w:tc>
          <w:tcPr>
            <w:tcW w:w="6989" w:type="dxa"/>
            <w:vAlign w:val="center"/>
          </w:tcPr>
          <w:p w:rsidR="0010094F" w:rsidRDefault="0031263C" w:rsidP="00D544EF">
            <w:pPr>
              <w:pStyle w:val="En-tte"/>
              <w:jc w:val="center"/>
            </w:pPr>
            <w:r w:rsidRPr="000332AA">
              <w:rPr>
                <w:b/>
                <w:bCs/>
                <w:sz w:val="36"/>
                <w:szCs w:val="36"/>
              </w:rPr>
              <w:t>Lecture de schéma</w:t>
            </w:r>
            <w:r>
              <w:rPr>
                <w:b/>
                <w:bCs/>
                <w:sz w:val="36"/>
                <w:szCs w:val="36"/>
              </w:rPr>
              <w:t>s</w:t>
            </w:r>
            <w:r w:rsidRPr="000332AA">
              <w:rPr>
                <w:b/>
                <w:bCs/>
                <w:sz w:val="36"/>
                <w:szCs w:val="36"/>
              </w:rPr>
              <w:t xml:space="preserve"> </w:t>
            </w:r>
            <w:r>
              <w:rPr>
                <w:b/>
                <w:bCs/>
                <w:sz w:val="36"/>
                <w:szCs w:val="36"/>
              </w:rPr>
              <w:t>architecturaux</w:t>
            </w:r>
          </w:p>
        </w:tc>
        <w:tc>
          <w:tcPr>
            <w:tcW w:w="1963" w:type="dxa"/>
            <w:vAlign w:val="center"/>
          </w:tcPr>
          <w:p w:rsidR="0010094F" w:rsidRDefault="00E06671" w:rsidP="0031263C">
            <w:pPr>
              <w:pStyle w:val="En-tte"/>
              <w:jc w:val="center"/>
            </w:pPr>
            <w:r>
              <w:t>A</w:t>
            </w:r>
            <w:r w:rsidR="00D544EF">
              <w:t xml:space="preserve">ctivité </w:t>
            </w:r>
            <w:r w:rsidR="0031263C">
              <w:t>1</w:t>
            </w:r>
          </w:p>
        </w:tc>
      </w:tr>
    </w:tbl>
    <w:p w:rsidR="0010094F" w:rsidRDefault="0010094F" w:rsidP="000830E0"/>
    <w:tbl>
      <w:tblPr>
        <w:tblStyle w:val="Grilledutableau"/>
        <w:tblW w:w="10773" w:type="dxa"/>
        <w:jc w:val="center"/>
        <w:tblLook w:val="04A0" w:firstRow="1" w:lastRow="0" w:firstColumn="1" w:lastColumn="0" w:noHBand="0" w:noVBand="1"/>
      </w:tblPr>
      <w:tblGrid>
        <w:gridCol w:w="7887"/>
        <w:gridCol w:w="2886"/>
      </w:tblGrid>
      <w:tr w:rsidR="0010094F" w:rsidTr="0010094F">
        <w:trPr>
          <w:trHeight w:val="567"/>
          <w:jc w:val="center"/>
        </w:trPr>
        <w:tc>
          <w:tcPr>
            <w:tcW w:w="3758" w:type="pct"/>
          </w:tcPr>
          <w:p w:rsidR="0010094F" w:rsidRPr="00485A5D" w:rsidRDefault="0010094F" w:rsidP="007A13B6">
            <w:pPr>
              <w:spacing w:after="120"/>
              <w:rPr>
                <w:b/>
                <w:bCs/>
              </w:rPr>
            </w:pPr>
            <w:r w:rsidRPr="00485A5D">
              <w:rPr>
                <w:b/>
                <w:bCs/>
                <w:u w:val="single"/>
              </w:rPr>
              <w:t>Durée</w:t>
            </w:r>
            <w:r w:rsidRPr="00485A5D">
              <w:rPr>
                <w:b/>
                <w:bCs/>
              </w:rPr>
              <w:t xml:space="preserve"> : </w:t>
            </w:r>
            <w:r w:rsidR="0031263C">
              <w:rPr>
                <w:b/>
                <w:bCs/>
              </w:rPr>
              <w:t>2</w:t>
            </w:r>
            <w:r w:rsidRPr="00485A5D">
              <w:rPr>
                <w:b/>
                <w:bCs/>
              </w:rPr>
              <w:t xml:space="preserve"> H 00</w:t>
            </w:r>
          </w:p>
          <w:p w:rsidR="0031263C" w:rsidRDefault="0010094F" w:rsidP="007A13B6">
            <w:pPr>
              <w:spacing w:after="120"/>
              <w:rPr>
                <w:b/>
                <w:bCs/>
              </w:rPr>
            </w:pPr>
            <w:r>
              <w:rPr>
                <w:b/>
                <w:bCs/>
                <w:u w:val="single"/>
              </w:rPr>
              <w:t>Objectifs</w:t>
            </w:r>
            <w:r w:rsidRPr="007E4FF7">
              <w:rPr>
                <w:bCs/>
                <w:u w:val="single"/>
              </w:rPr>
              <w:t xml:space="preserve"> </w:t>
            </w:r>
            <w:r w:rsidRPr="007E4FF7">
              <w:rPr>
                <w:bCs/>
              </w:rPr>
              <w:t>:</w:t>
            </w:r>
            <w:r>
              <w:rPr>
                <w:bCs/>
              </w:rPr>
              <w:t xml:space="preserve"> </w:t>
            </w:r>
            <w:r w:rsidRPr="00EC5297">
              <w:rPr>
                <w:b/>
                <w:bCs/>
              </w:rPr>
              <w:t>O</w:t>
            </w:r>
            <w:r w:rsidR="0031263C">
              <w:rPr>
                <w:b/>
                <w:bCs/>
              </w:rPr>
              <w:t>4</w:t>
            </w:r>
            <w:r w:rsidRPr="00EC5297">
              <w:rPr>
                <w:b/>
                <w:bCs/>
              </w:rPr>
              <w:t xml:space="preserve"> </w:t>
            </w:r>
          </w:p>
          <w:p w:rsidR="0010094F" w:rsidRPr="007E4FF7" w:rsidRDefault="0010094F" w:rsidP="007A13B6">
            <w:pPr>
              <w:spacing w:after="120"/>
              <w:rPr>
                <w:b/>
                <w:bCs/>
              </w:rPr>
            </w:pPr>
            <w:r w:rsidRPr="007E4FF7">
              <w:rPr>
                <w:b/>
                <w:bCs/>
                <w:u w:val="single"/>
              </w:rPr>
              <w:t>Compétences visées</w:t>
            </w:r>
            <w:r w:rsidRPr="007E4FF7">
              <w:rPr>
                <w:b/>
                <w:bCs/>
              </w:rPr>
              <w:t xml:space="preserve"> : </w:t>
            </w:r>
            <w:r>
              <w:rPr>
                <w:b/>
                <w:bCs/>
              </w:rPr>
              <w:t xml:space="preserve"> </w:t>
            </w:r>
            <w:r w:rsidR="001630BA">
              <w:rPr>
                <w:b/>
                <w:bCs/>
              </w:rPr>
              <w:t>CO</w:t>
            </w:r>
            <w:r w:rsidR="0031263C">
              <w:rPr>
                <w:b/>
                <w:bCs/>
              </w:rPr>
              <w:t>4</w:t>
            </w:r>
            <w:r w:rsidR="001630BA">
              <w:rPr>
                <w:b/>
                <w:bCs/>
              </w:rPr>
              <w:t>.</w:t>
            </w:r>
            <w:r w:rsidR="0031263C">
              <w:rPr>
                <w:b/>
                <w:bCs/>
              </w:rPr>
              <w:t>1</w:t>
            </w:r>
          </w:p>
          <w:p w:rsidR="0031263C" w:rsidRDefault="0010094F" w:rsidP="0031263C">
            <w:pPr>
              <w:pStyle w:val="Default"/>
              <w:tabs>
                <w:tab w:val="left" w:pos="2268"/>
              </w:tabs>
              <w:jc w:val="both"/>
              <w:rPr>
                <w:sz w:val="22"/>
                <w:szCs w:val="22"/>
              </w:rPr>
            </w:pPr>
            <w:r w:rsidRPr="007E4FF7">
              <w:rPr>
                <w:rFonts w:ascii="Times New Roman" w:hAnsi="Times New Roman" w:cs="Times New Roman"/>
                <w:b/>
                <w:bCs/>
                <w:color w:val="auto"/>
                <w:u w:val="single"/>
              </w:rPr>
              <w:t>Connaissance visée</w:t>
            </w:r>
            <w:r>
              <w:rPr>
                <w:b/>
                <w:bCs/>
              </w:rPr>
              <w:t> :</w:t>
            </w:r>
            <w:r>
              <w:rPr>
                <w:b/>
                <w:bCs/>
              </w:rPr>
              <w:tab/>
            </w:r>
            <w:r w:rsidRPr="00AB3BF4">
              <w:rPr>
                <w:b/>
                <w:bCs/>
                <w:sz w:val="22"/>
                <w:szCs w:val="22"/>
              </w:rPr>
              <w:t>1.</w:t>
            </w:r>
            <w:r w:rsidR="0031263C">
              <w:rPr>
                <w:b/>
                <w:bCs/>
                <w:sz w:val="22"/>
                <w:szCs w:val="22"/>
              </w:rPr>
              <w:t>1</w:t>
            </w:r>
            <w:r w:rsidRPr="00AB3BF4">
              <w:rPr>
                <w:b/>
                <w:bCs/>
                <w:sz w:val="22"/>
                <w:szCs w:val="22"/>
              </w:rPr>
              <w:t>.</w:t>
            </w:r>
            <w:r w:rsidR="0031263C">
              <w:rPr>
                <w:b/>
                <w:bCs/>
                <w:sz w:val="22"/>
                <w:szCs w:val="22"/>
              </w:rPr>
              <w:t>3</w:t>
            </w:r>
            <w:r w:rsidRPr="00AB3BF4">
              <w:rPr>
                <w:b/>
                <w:bCs/>
                <w:sz w:val="22"/>
                <w:szCs w:val="22"/>
              </w:rPr>
              <w:t xml:space="preserve"> </w:t>
            </w:r>
            <w:r w:rsidR="0031263C">
              <w:rPr>
                <w:b/>
                <w:bCs/>
                <w:sz w:val="22"/>
                <w:szCs w:val="22"/>
              </w:rPr>
              <w:t xml:space="preserve">Approche design et architecturale des produits </w:t>
            </w:r>
          </w:p>
          <w:p w:rsidR="0010094F" w:rsidRPr="00996D0F" w:rsidRDefault="0010094F" w:rsidP="00061FB7">
            <w:pPr>
              <w:tabs>
                <w:tab w:val="left" w:pos="2268"/>
              </w:tabs>
              <w:spacing w:after="120"/>
              <w:ind w:left="2268" w:right="215" w:hanging="2268"/>
              <w:rPr>
                <w:b/>
                <w:bCs/>
              </w:rPr>
            </w:pPr>
            <w:r w:rsidRPr="00CA748B">
              <w:rPr>
                <w:b/>
                <w:bCs/>
                <w:u w:val="single"/>
              </w:rPr>
              <w:t>Matériel nécessaire</w:t>
            </w:r>
            <w:r>
              <w:rPr>
                <w:b/>
                <w:bCs/>
              </w:rPr>
              <w:t> :</w:t>
            </w:r>
            <w:r>
              <w:rPr>
                <w:b/>
                <w:bCs/>
              </w:rPr>
              <w:tab/>
            </w:r>
            <w:r w:rsidRPr="002921F8">
              <w:rPr>
                <w:bCs/>
              </w:rPr>
              <w:t>Poste informatique équipé d’internet</w:t>
            </w:r>
            <w:r w:rsidR="00D544EF">
              <w:rPr>
                <w:bCs/>
              </w:rPr>
              <w:t>, dossier ressources</w:t>
            </w:r>
            <w:r w:rsidR="00E45161">
              <w:rPr>
                <w:bCs/>
              </w:rPr>
              <w:t xml:space="preserve"> </w:t>
            </w:r>
          </w:p>
        </w:tc>
        <w:tc>
          <w:tcPr>
            <w:tcW w:w="1242" w:type="pct"/>
            <w:vAlign w:val="center"/>
          </w:tcPr>
          <w:p w:rsidR="0010094F" w:rsidRDefault="0031263C" w:rsidP="007A13B6">
            <w:p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 wp14:anchorId="1C44BAFE" wp14:editId="13C654DA">
                  <wp:extent cx="1692000" cy="730896"/>
                  <wp:effectExtent l="0" t="0" r="3810" b="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36" t="17253" r="33331" b="41208"/>
                          <a:stretch/>
                        </pic:blipFill>
                        <pic:spPr bwMode="auto">
                          <a:xfrm>
                            <a:off x="0" y="0"/>
                            <a:ext cx="1692000" cy="730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0094F" w:rsidRDefault="0010094F" w:rsidP="000830E0"/>
    <w:p w:rsidR="00E85757" w:rsidRDefault="00AB027A" w:rsidP="00B82856">
      <w:pPr>
        <w:tabs>
          <w:tab w:val="left" w:pos="2552"/>
        </w:tabs>
        <w:ind w:left="2552" w:hanging="2552"/>
      </w:pPr>
      <w:r w:rsidRPr="00996D0F">
        <w:rPr>
          <w:b/>
          <w:bCs/>
          <w:u w:val="single"/>
        </w:rPr>
        <w:t xml:space="preserve">Objectifs </w:t>
      </w:r>
      <w:r w:rsidR="00B82856">
        <w:rPr>
          <w:b/>
          <w:bCs/>
          <w:u w:val="single"/>
        </w:rPr>
        <w:t>de l’a</w:t>
      </w:r>
      <w:r w:rsidR="00B82856" w:rsidRPr="00B82856">
        <w:rPr>
          <w:b/>
          <w:bCs/>
          <w:u w:val="single"/>
        </w:rPr>
        <w:t>ctivité</w:t>
      </w:r>
      <w:r w:rsidRPr="00996D0F">
        <w:rPr>
          <w:b/>
          <w:bCs/>
        </w:rPr>
        <w:t xml:space="preserve"> : </w:t>
      </w:r>
      <w:r w:rsidRPr="00996D0F">
        <w:rPr>
          <w:b/>
          <w:bCs/>
        </w:rPr>
        <w:tab/>
      </w:r>
      <w:r w:rsidR="00C845B5">
        <w:t xml:space="preserve">À partir de </w:t>
      </w:r>
      <w:r w:rsidR="00B45BBF">
        <w:t>documents ressources</w:t>
      </w:r>
      <w:r w:rsidR="00E85757">
        <w:t xml:space="preserve"> et des ressources sur i</w:t>
      </w:r>
      <w:r w:rsidR="00C845B5">
        <w:t>nternet, l’élève doit</w:t>
      </w:r>
      <w:r w:rsidR="00E85757">
        <w:t xml:space="preserve"> </w:t>
      </w:r>
      <w:r w:rsidR="00061FB7" w:rsidRPr="00061FB7">
        <w:t>capable de décoder un permis de construire d’une habitation BBC.</w:t>
      </w:r>
      <w:r w:rsidR="006F0EDD">
        <w:t>:</w:t>
      </w:r>
      <w:r w:rsidR="00392F0B" w:rsidRPr="00392F0B">
        <w:rPr>
          <w:rFonts w:eastAsia="Times New Roman"/>
          <w:noProof/>
          <w:lang w:eastAsia="fr-FR"/>
        </w:rPr>
        <w:t xml:space="preserve"> </w:t>
      </w:r>
    </w:p>
    <w:p w:rsidR="00D544EF" w:rsidRDefault="00D544EF" w:rsidP="00D544EF">
      <w:pPr>
        <w:pStyle w:val="Titre1"/>
        <w:ind w:left="142"/>
        <w:jc w:val="both"/>
        <w:rPr>
          <w:rFonts w:eastAsia="Times New Roman"/>
        </w:rPr>
      </w:pPr>
      <w:r w:rsidRPr="00E03375">
        <w:rPr>
          <w:rFonts w:eastAsia="Times New Roman"/>
        </w:rPr>
        <w:t>Présentation</w:t>
      </w:r>
    </w:p>
    <w:p w:rsidR="00061FB7" w:rsidRDefault="00061FB7" w:rsidP="00061FB7">
      <w:pPr>
        <w:pStyle w:val="Normal1"/>
      </w:pPr>
      <w:r>
        <w:t xml:space="preserve">On appelle </w:t>
      </w:r>
      <w:r>
        <w:rPr>
          <w:b/>
          <w:bCs/>
        </w:rPr>
        <w:t xml:space="preserve">dessins d’architecture </w:t>
      </w:r>
      <w:r>
        <w:t xml:space="preserve">ou </w:t>
      </w:r>
      <w:r>
        <w:rPr>
          <w:b/>
          <w:bCs/>
        </w:rPr>
        <w:t xml:space="preserve">dessins d’architecte </w:t>
      </w:r>
      <w:r>
        <w:t>(car le plus souvent établis par un architecte) les documents graphiques (plans, coupes, façades, dessins de détail) qui figurent l’habitation telle qu’elle sera une fois tous les travaux réalisés.</w:t>
      </w:r>
    </w:p>
    <w:p w:rsidR="00061FB7" w:rsidRDefault="00061FB7" w:rsidP="00061FB7">
      <w:pPr>
        <w:pStyle w:val="Normal1"/>
      </w:pPr>
      <w:r>
        <w:t>Les dessins d’architecture précisent toutes les formes de la construction et toutes ses dimensions. Ils sont les plus faciles à lire de tous les dessins techniques par l’aspect familier des objets représentés, mais la recherche d’informations précises peut s’avérer difficile</w:t>
      </w:r>
      <w:r w:rsidRPr="00D15414">
        <w:t>.</w:t>
      </w:r>
    </w:p>
    <w:p w:rsidR="00061FB7" w:rsidRDefault="00061FB7" w:rsidP="00061FB7">
      <w:pPr>
        <w:pStyle w:val="Normal1"/>
      </w:pPr>
      <w:r w:rsidRPr="00403442">
        <w:t xml:space="preserve">On vous donne le dossier du permis de construire d’un pavillon type BBC (Bâtiment Basse Consommation énergétique). </w:t>
      </w:r>
      <w:r>
        <w:t xml:space="preserve">Vous allez </w:t>
      </w:r>
      <w:r w:rsidRPr="00403442">
        <w:rPr>
          <w:color w:val="000000"/>
        </w:rPr>
        <w:t xml:space="preserve">apprendre à lire des plans techniques issus de l'architecture et découvrir différents systèmes permettant à une maison d'être moins </w:t>
      </w:r>
      <w:r>
        <w:rPr>
          <w:color w:val="000000"/>
        </w:rPr>
        <w:t>« </w:t>
      </w:r>
      <w:proofErr w:type="spellStart"/>
      <w:r>
        <w:rPr>
          <w:color w:val="000000"/>
        </w:rPr>
        <w:t>impactante</w:t>
      </w:r>
      <w:proofErr w:type="spellEnd"/>
      <w:r>
        <w:rPr>
          <w:color w:val="000000"/>
        </w:rPr>
        <w:t> »</w:t>
      </w:r>
      <w:r w:rsidRPr="00403442">
        <w:rPr>
          <w:color w:val="000000"/>
        </w:rPr>
        <w:t xml:space="preserve"> sur l'environnement</w:t>
      </w:r>
      <w:r>
        <w:rPr>
          <w:color w:val="000000"/>
        </w:rPr>
        <w:t>.</w:t>
      </w:r>
    </w:p>
    <w:p w:rsidR="00061FB7" w:rsidRDefault="00061FB7" w:rsidP="00061FB7">
      <w:pPr>
        <w:tabs>
          <w:tab w:val="left" w:pos="2552"/>
        </w:tabs>
        <w:ind w:left="2552" w:hanging="2552"/>
      </w:pPr>
    </w:p>
    <w:p w:rsidR="00061FB7" w:rsidRDefault="00061FB7" w:rsidP="00061FB7">
      <w:pPr>
        <w:pStyle w:val="Titre1"/>
        <w:ind w:left="0" w:hanging="397"/>
      </w:pPr>
      <w:r>
        <w:t>Lecture de plan</w:t>
      </w:r>
    </w:p>
    <w:p w:rsidR="00061FB7" w:rsidRDefault="00061FB7" w:rsidP="00061FB7">
      <w:r w:rsidRPr="00C72ECC">
        <w:rPr>
          <w:color w:val="000000"/>
        </w:rPr>
        <w:t>Dans le</w:t>
      </w:r>
      <w:r>
        <w:rPr>
          <w:color w:val="000000"/>
        </w:rPr>
        <w:t xml:space="preserve"> </w:t>
      </w:r>
      <w:r w:rsidRPr="00D544EF">
        <w:rPr>
          <w:b/>
          <w:i/>
          <w:color w:val="7030A0"/>
        </w:rPr>
        <w:t>Dossier Ressources</w:t>
      </w:r>
      <w:r>
        <w:rPr>
          <w:color w:val="000000"/>
        </w:rPr>
        <w:t>,</w:t>
      </w:r>
      <w:r w:rsidRPr="00C72ECC">
        <w:rPr>
          <w:color w:val="000000"/>
        </w:rPr>
        <w:t xml:space="preserve"> vous retrouverez le d</w:t>
      </w:r>
      <w:r>
        <w:rPr>
          <w:color w:val="000000"/>
        </w:rPr>
        <w:t>ossier permis de construire du</w:t>
      </w:r>
      <w:r w:rsidRPr="00C72ECC">
        <w:rPr>
          <w:color w:val="000000"/>
        </w:rPr>
        <w:t xml:space="preserve"> pavillon BBC</w:t>
      </w:r>
      <w:r>
        <w:rPr>
          <w:color w:val="000000"/>
        </w:rPr>
        <w:t xml:space="preserve"> étudié.</w:t>
      </w:r>
    </w:p>
    <w:p w:rsidR="00061FB7" w:rsidRDefault="00061FB7" w:rsidP="00061FB7"/>
    <w:p w:rsidR="00061FB7" w:rsidRPr="000B4D82" w:rsidRDefault="00061FB7" w:rsidP="000B4D82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0B4D82">
        <w:rPr>
          <w:rFonts w:ascii="Times New Roman" w:hAnsi="Times New Roman" w:cs="Times New Roman"/>
          <w:b w:val="0"/>
          <w:color w:val="000000"/>
        </w:rPr>
        <w:t>Quels sont les différents types de plan qui constitue le dossier de permis de construire ? Précisez en l'utilité.</w:t>
      </w:r>
    </w:p>
    <w:p w:rsidR="00061FB7" w:rsidRPr="0023542C" w:rsidRDefault="00061FB7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23542C" w:rsidRPr="0023542C" w:rsidRDefault="0023542C" w:rsidP="004C11AE">
      <w:pPr>
        <w:ind w:left="567"/>
        <w:rPr>
          <w:b/>
          <w:color w:val="FF0000"/>
        </w:rPr>
      </w:pPr>
    </w:p>
    <w:p w:rsidR="00680325" w:rsidRDefault="00680325" w:rsidP="00680325"/>
    <w:p w:rsidR="00680325" w:rsidRDefault="00680325" w:rsidP="00680325">
      <w:pPr>
        <w:pStyle w:val="Paragraphedeliste"/>
        <w:numPr>
          <w:ilvl w:val="0"/>
          <w:numId w:val="41"/>
        </w:numPr>
        <w:spacing w:after="120"/>
        <w:ind w:left="992" w:hanging="425"/>
        <w:contextualSpacing w:val="0"/>
        <w:rPr>
          <w:rFonts w:ascii="Times New Roman" w:hAnsi="Times New Roman" w:cs="Times New Roman"/>
          <w:b w:val="0"/>
          <w:color w:val="000000" w:themeColor="text1"/>
        </w:rPr>
      </w:pPr>
      <w:r w:rsidRPr="00B97FFB">
        <w:rPr>
          <w:rFonts w:ascii="Times New Roman" w:hAnsi="Times New Roman" w:cs="Times New Roman"/>
          <w:b w:val="0"/>
          <w:color w:val="000000" w:themeColor="text1"/>
        </w:rPr>
        <w:t>Ouvrez le</w:t>
      </w:r>
      <w:r w:rsidR="00C075F4">
        <w:rPr>
          <w:rFonts w:ascii="Times New Roman" w:hAnsi="Times New Roman" w:cs="Times New Roman"/>
          <w:b w:val="0"/>
          <w:color w:val="000000" w:themeColor="text1"/>
        </w:rPr>
        <w:t>s</w:t>
      </w:r>
      <w:r w:rsidRPr="00B97FFB">
        <w:rPr>
          <w:rFonts w:ascii="Times New Roman" w:hAnsi="Times New Roman" w:cs="Times New Roman"/>
          <w:b w:val="0"/>
          <w:color w:val="000000" w:themeColor="text1"/>
        </w:rPr>
        <w:t xml:space="preserve"> document</w:t>
      </w:r>
      <w:r w:rsidR="00C075F4">
        <w:rPr>
          <w:rFonts w:ascii="Times New Roman" w:hAnsi="Times New Roman" w:cs="Times New Roman"/>
          <w:b w:val="0"/>
          <w:color w:val="000000" w:themeColor="text1"/>
        </w:rPr>
        <w:t>s</w:t>
      </w:r>
      <w:r w:rsidRPr="00B97FFB">
        <w:rPr>
          <w:rFonts w:ascii="Times New Roman" w:hAnsi="Times New Roman" w:cs="Times New Roman"/>
          <w:b w:val="0"/>
          <w:color w:val="000000" w:themeColor="text1"/>
        </w:rPr>
        <w:t xml:space="preserve"> « </w:t>
      </w:r>
      <w:r w:rsidR="00C075F4" w:rsidRPr="00680325">
        <w:rPr>
          <w:rFonts w:ascii="Times New Roman" w:hAnsi="Times New Roman" w:cs="Times New Roman"/>
          <w:i/>
          <w:color w:val="00B0F0"/>
        </w:rPr>
        <w:t>3</w:t>
      </w:r>
      <w:r w:rsidR="00C075F4">
        <w:rPr>
          <w:rFonts w:ascii="Times New Roman" w:hAnsi="Times New Roman" w:cs="Times New Roman"/>
          <w:i/>
          <w:color w:val="00B0F0"/>
        </w:rPr>
        <w:t>, 4, 5 6</w:t>
      </w:r>
      <w:r w:rsidR="00C075F4" w:rsidRPr="00C075F4">
        <w:rPr>
          <w:rFonts w:ascii="Times New Roman" w:hAnsi="Times New Roman" w:cs="Times New Roman"/>
          <w:i/>
          <w:color w:val="00B0F0"/>
        </w:rPr>
        <w:t xml:space="preserve"> </w:t>
      </w:r>
      <w:r w:rsidR="00C075F4">
        <w:rPr>
          <w:rFonts w:ascii="Times New Roman" w:hAnsi="Times New Roman" w:cs="Times New Roman"/>
          <w:i/>
          <w:color w:val="00B0F0"/>
        </w:rPr>
        <w:t xml:space="preserve">et </w:t>
      </w:r>
      <w:r w:rsidRPr="00680325">
        <w:rPr>
          <w:rFonts w:ascii="Times New Roman" w:hAnsi="Times New Roman" w:cs="Times New Roman"/>
          <w:i/>
          <w:color w:val="00B0F0"/>
        </w:rPr>
        <w:t>8</w:t>
      </w:r>
      <w:r w:rsidRPr="00680325">
        <w:rPr>
          <w:rFonts w:ascii="Times New Roman" w:hAnsi="Times New Roman" w:cs="Times New Roman"/>
          <w:b w:val="0"/>
          <w:color w:val="00B0F0"/>
        </w:rPr>
        <w:t> </w:t>
      </w:r>
      <w:r w:rsidRPr="00B97FFB">
        <w:rPr>
          <w:rFonts w:ascii="Times New Roman" w:hAnsi="Times New Roman" w:cs="Times New Roman"/>
          <w:b w:val="0"/>
          <w:color w:val="000000" w:themeColor="text1"/>
        </w:rPr>
        <w:t>»</w:t>
      </w:r>
    </w:p>
    <w:p w:rsidR="004C11AE" w:rsidRPr="00CE2087" w:rsidRDefault="004C11AE" w:rsidP="004C11AE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CE2087">
        <w:rPr>
          <w:rFonts w:ascii="Times New Roman" w:hAnsi="Times New Roman" w:cs="Times New Roman"/>
          <w:b w:val="0"/>
          <w:color w:val="000000"/>
        </w:rPr>
        <w:t>Précisez l’échelle du plan du rez-de-Chaussée. En quelle unité sont données toutes les dimensions ? Avec cette échelle, combien mesurerait sur ce dessin une pièce de 2,70 x 3,15 ?</w:t>
      </w:r>
    </w:p>
    <w:p w:rsidR="004C11AE" w:rsidRPr="004C11AE" w:rsidRDefault="004C11AE" w:rsidP="004C11AE">
      <w:pPr>
        <w:ind w:left="567"/>
        <w:rPr>
          <w:b/>
          <w:color w:val="FF0000"/>
        </w:rPr>
      </w:pPr>
    </w:p>
    <w:p w:rsidR="004C11AE" w:rsidRPr="004C11AE" w:rsidRDefault="004C11AE" w:rsidP="004C11AE">
      <w:pPr>
        <w:ind w:left="567"/>
        <w:rPr>
          <w:b/>
          <w:color w:val="FF0000"/>
        </w:rPr>
      </w:pPr>
    </w:p>
    <w:p w:rsidR="004C11AE" w:rsidRPr="00B97FFB" w:rsidRDefault="004C11AE" w:rsidP="004C11AE"/>
    <w:p w:rsidR="00680325" w:rsidRPr="00680325" w:rsidRDefault="00680325" w:rsidP="00680325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680325">
        <w:rPr>
          <w:rFonts w:ascii="Times New Roman" w:hAnsi="Times New Roman" w:cs="Times New Roman"/>
          <w:b w:val="0"/>
          <w:color w:val="000000"/>
        </w:rPr>
        <w:t>Combien de niveaux différents possède le pavillon ? Citez-les.</w:t>
      </w:r>
    </w:p>
    <w:p w:rsidR="00680325" w:rsidRPr="0023542C" w:rsidRDefault="00680325" w:rsidP="0023542C">
      <w:pPr>
        <w:ind w:left="567"/>
        <w:rPr>
          <w:b/>
          <w:color w:val="FF0000"/>
        </w:rPr>
      </w:pPr>
    </w:p>
    <w:p w:rsidR="0023542C" w:rsidRPr="0023542C" w:rsidRDefault="0023542C" w:rsidP="0023542C">
      <w:pPr>
        <w:ind w:left="567"/>
        <w:rPr>
          <w:b/>
          <w:color w:val="FF0000"/>
        </w:rPr>
      </w:pPr>
    </w:p>
    <w:p w:rsidR="00590DD7" w:rsidRPr="00684964" w:rsidRDefault="00590DD7" w:rsidP="00680325"/>
    <w:p w:rsidR="00680325" w:rsidRPr="00680325" w:rsidRDefault="00680325" w:rsidP="00680325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680325">
        <w:rPr>
          <w:rFonts w:ascii="Times New Roman" w:hAnsi="Times New Roman" w:cs="Times New Roman"/>
          <w:b w:val="0"/>
          <w:color w:val="000000"/>
        </w:rPr>
        <w:t>Précisez les hauteurs hors tout, par rapport au terrain fini, de l’étage, du rez-de-chaussée et du garage.</w:t>
      </w:r>
    </w:p>
    <w:p w:rsidR="00680325" w:rsidRPr="004C11AE" w:rsidRDefault="00680325" w:rsidP="004C11AE">
      <w:pPr>
        <w:ind w:left="567"/>
        <w:rPr>
          <w:b/>
          <w:color w:val="FF0000"/>
        </w:rPr>
      </w:pPr>
    </w:p>
    <w:p w:rsidR="0023542C" w:rsidRPr="004C11AE" w:rsidRDefault="0023542C" w:rsidP="004C11AE">
      <w:pPr>
        <w:ind w:left="567"/>
        <w:rPr>
          <w:b/>
          <w:color w:val="FF0000"/>
        </w:rPr>
      </w:pPr>
    </w:p>
    <w:p w:rsidR="00590DD7" w:rsidRDefault="00590DD7" w:rsidP="0023542C"/>
    <w:p w:rsidR="00680325" w:rsidRPr="00680325" w:rsidRDefault="00680325" w:rsidP="00680325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680325">
        <w:rPr>
          <w:rFonts w:ascii="Times New Roman" w:hAnsi="Times New Roman" w:cs="Times New Roman"/>
          <w:b w:val="0"/>
          <w:color w:val="000000"/>
        </w:rPr>
        <w:t>De combien de pièces en tout est composé ce pavillon ? (Ensemble sous-sol = 1 pièce, WC = 0 pièce). Citez-les.</w:t>
      </w:r>
    </w:p>
    <w:p w:rsidR="00590DD7" w:rsidRPr="0023542C" w:rsidRDefault="00590DD7" w:rsidP="0023542C">
      <w:pPr>
        <w:ind w:left="567"/>
        <w:rPr>
          <w:b/>
          <w:color w:val="FF0000"/>
        </w:rPr>
      </w:pPr>
    </w:p>
    <w:p w:rsidR="0023542C" w:rsidRPr="0023542C" w:rsidRDefault="0023542C" w:rsidP="0023542C">
      <w:pPr>
        <w:ind w:left="567"/>
        <w:rPr>
          <w:b/>
          <w:color w:val="FF0000"/>
        </w:rPr>
      </w:pPr>
    </w:p>
    <w:p w:rsidR="0023542C" w:rsidRPr="004C11AE" w:rsidRDefault="0023542C" w:rsidP="004C11AE">
      <w:pPr>
        <w:ind w:left="567"/>
        <w:rPr>
          <w:b/>
          <w:color w:val="FF0000"/>
        </w:rPr>
      </w:pPr>
    </w:p>
    <w:p w:rsidR="00590DD7" w:rsidRDefault="00590DD7" w:rsidP="00680325"/>
    <w:p w:rsidR="00680325" w:rsidRPr="00680325" w:rsidRDefault="00680325" w:rsidP="00680325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680325">
        <w:rPr>
          <w:rFonts w:ascii="Times New Roman" w:hAnsi="Times New Roman" w:cs="Times New Roman"/>
          <w:b w:val="0"/>
          <w:color w:val="000000"/>
        </w:rPr>
        <w:t>De combien d’ouvertures extérieures est composé l’étage ? Précisez le type des ouvrants et leurs dimensions (Fenêtre 1 ou 2 vantaux, baie vitrée, porte fenêtre, hublot, etc…)</w:t>
      </w:r>
    </w:p>
    <w:p w:rsidR="00590DD7" w:rsidRPr="004C11AE" w:rsidRDefault="00590DD7" w:rsidP="0023542C">
      <w:pPr>
        <w:ind w:left="567"/>
        <w:rPr>
          <w:b/>
          <w:color w:val="FF0000"/>
        </w:rPr>
      </w:pPr>
    </w:p>
    <w:p w:rsidR="0023542C" w:rsidRPr="004C11AE" w:rsidRDefault="0023542C" w:rsidP="0023542C">
      <w:pPr>
        <w:ind w:left="567"/>
        <w:rPr>
          <w:b/>
          <w:color w:val="FF0000"/>
        </w:rPr>
      </w:pPr>
    </w:p>
    <w:p w:rsidR="0023542C" w:rsidRPr="004C11AE" w:rsidRDefault="0023542C" w:rsidP="004C11AE">
      <w:pPr>
        <w:ind w:left="567"/>
        <w:rPr>
          <w:b/>
          <w:color w:val="FF0000"/>
        </w:rPr>
      </w:pPr>
    </w:p>
    <w:p w:rsidR="0023542C" w:rsidRPr="004C11AE" w:rsidRDefault="0023542C" w:rsidP="004C11AE">
      <w:pPr>
        <w:ind w:left="567"/>
        <w:rPr>
          <w:b/>
          <w:color w:val="FF0000"/>
        </w:rPr>
      </w:pPr>
    </w:p>
    <w:p w:rsidR="0023542C" w:rsidRPr="004C11AE" w:rsidRDefault="0023542C" w:rsidP="004C11AE">
      <w:pPr>
        <w:ind w:left="567"/>
        <w:rPr>
          <w:b/>
          <w:color w:val="FF0000"/>
        </w:rPr>
      </w:pPr>
    </w:p>
    <w:p w:rsidR="00590DD7" w:rsidRPr="00FC32D7" w:rsidRDefault="00590DD7" w:rsidP="00C075F4"/>
    <w:p w:rsidR="00C075F4" w:rsidRPr="00C075F4" w:rsidRDefault="00C075F4" w:rsidP="00C075F4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C075F4">
        <w:rPr>
          <w:rFonts w:ascii="Times New Roman" w:hAnsi="Times New Roman" w:cs="Times New Roman"/>
          <w:b w:val="0"/>
          <w:color w:val="000000"/>
        </w:rPr>
        <w:t>Sur la vue en 3D donnée ci-dess</w:t>
      </w:r>
      <w:r>
        <w:rPr>
          <w:rFonts w:ascii="Times New Roman" w:hAnsi="Times New Roman" w:cs="Times New Roman"/>
          <w:b w:val="0"/>
          <w:color w:val="000000"/>
        </w:rPr>
        <w:t>o</w:t>
      </w:r>
      <w:r w:rsidRPr="00C075F4">
        <w:rPr>
          <w:rFonts w:ascii="Times New Roman" w:hAnsi="Times New Roman" w:cs="Times New Roman"/>
          <w:b w:val="0"/>
          <w:color w:val="000000"/>
        </w:rPr>
        <w:t xml:space="preserve">us, sont coloriées la façade 1 en vert, la 2 en orange, la 3 en bleu, la 4 en jaune et la 5 en rouge. La façade 6, parallèle à la 1 et </w:t>
      </w:r>
      <w:r>
        <w:rPr>
          <w:rFonts w:ascii="Times New Roman" w:hAnsi="Times New Roman" w:cs="Times New Roman"/>
          <w:b w:val="0"/>
          <w:color w:val="000000"/>
        </w:rPr>
        <w:t xml:space="preserve">à </w:t>
      </w:r>
      <w:r w:rsidRPr="00C075F4">
        <w:rPr>
          <w:rFonts w:ascii="Times New Roman" w:hAnsi="Times New Roman" w:cs="Times New Roman"/>
          <w:b w:val="0"/>
          <w:color w:val="000000"/>
        </w:rPr>
        <w:t>la 2, sera coloriée en violet. Repérez ces différentes façades en les coloriant sur les différentes vues du document réponses.</w:t>
      </w:r>
    </w:p>
    <w:p w:rsidR="00680325" w:rsidRDefault="00680325" w:rsidP="00680325">
      <w:pPr>
        <w:autoSpaceDE w:val="0"/>
        <w:autoSpaceDN w:val="0"/>
        <w:adjustRightInd w:val="0"/>
        <w:rPr>
          <w:b/>
          <w:i/>
          <w:sz w:val="22"/>
          <w:szCs w:val="22"/>
        </w:rPr>
      </w:pPr>
    </w:p>
    <w:p w:rsidR="00680325" w:rsidRDefault="00680325" w:rsidP="00680325">
      <w:pPr>
        <w:autoSpaceDE w:val="0"/>
        <w:autoSpaceDN w:val="0"/>
        <w:adjustRightInd w:val="0"/>
        <w:jc w:val="center"/>
        <w:rPr>
          <w:b/>
          <w:i/>
          <w:sz w:val="22"/>
          <w:szCs w:val="22"/>
        </w:rPr>
      </w:pPr>
      <w:r>
        <w:rPr>
          <w:noProof/>
          <w:lang w:eastAsia="fr-FR"/>
        </w:rPr>
        <mc:AlternateContent>
          <mc:Choice Requires="wpc">
            <w:drawing>
              <wp:inline distT="0" distB="0" distL="0" distR="0" wp14:anchorId="619F931B" wp14:editId="41DB4F32">
                <wp:extent cx="5188303" cy="2006473"/>
                <wp:effectExtent l="0" t="0" r="0" b="0"/>
                <wp:docPr id="594977" name="Zone de dessin 59497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594957" name="Image 594957"/>
                          <pic:cNvPicPr preferRelativeResize="0"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1555"/>
                          <a:stretch/>
                        </pic:blipFill>
                        <pic:spPr bwMode="auto">
                          <a:xfrm>
                            <a:off x="0" y="0"/>
                            <a:ext cx="5187950" cy="200596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94958" name="Forme libre 11"/>
                        <wps:cNvSpPr>
                          <a:spLocks/>
                        </wps:cNvSpPr>
                        <wps:spPr bwMode="auto">
                          <a:xfrm>
                            <a:off x="2271103" y="1006150"/>
                            <a:ext cx="819150" cy="516890"/>
                          </a:xfrm>
                          <a:custGeom>
                            <a:avLst/>
                            <a:gdLst>
                              <a:gd name="T0" fmla="*/ 0 w 819510"/>
                              <a:gd name="T1" fmla="*/ 0 h 517585"/>
                              <a:gd name="T2" fmla="*/ 819510 w 819510"/>
                              <a:gd name="T3" fmla="*/ 8626 h 517585"/>
                              <a:gd name="T4" fmla="*/ 819510 w 819510"/>
                              <a:gd name="T5" fmla="*/ 508958 h 517585"/>
                              <a:gd name="T6" fmla="*/ 621102 w 819510"/>
                              <a:gd name="T7" fmla="*/ 500332 h 517585"/>
                              <a:gd name="T8" fmla="*/ 621102 w 819510"/>
                              <a:gd name="T9" fmla="*/ 198407 h 517585"/>
                              <a:gd name="T10" fmla="*/ 508959 w 819510"/>
                              <a:gd name="T11" fmla="*/ 189781 h 517585"/>
                              <a:gd name="T12" fmla="*/ 508959 w 819510"/>
                              <a:gd name="T13" fmla="*/ 517585 h 517585"/>
                              <a:gd name="T14" fmla="*/ 405442 w 819510"/>
                              <a:gd name="T15" fmla="*/ 508958 h 517585"/>
                              <a:gd name="T16" fmla="*/ 414068 w 819510"/>
                              <a:gd name="T17" fmla="*/ 422694 h 517585"/>
                              <a:gd name="T18" fmla="*/ 301925 w 819510"/>
                              <a:gd name="T19" fmla="*/ 405441 h 517585"/>
                              <a:gd name="T20" fmla="*/ 181155 w 819510"/>
                              <a:gd name="T21" fmla="*/ 405441 h 517585"/>
                              <a:gd name="T22" fmla="*/ 103517 w 819510"/>
                              <a:gd name="T23" fmla="*/ 431321 h 517585"/>
                              <a:gd name="T24" fmla="*/ 0 w 819510"/>
                              <a:gd name="T25" fmla="*/ 439947 h 517585"/>
                              <a:gd name="T26" fmla="*/ 0 w 819510"/>
                              <a:gd name="T27" fmla="*/ 0 h 517585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</a:gdLst>
                            <a:ahLst/>
                            <a:cxnLst>
                              <a:cxn ang="T28">
                                <a:pos x="T0" y="T1"/>
                              </a:cxn>
                              <a:cxn ang="T29">
                                <a:pos x="T2" y="T3"/>
                              </a:cxn>
                              <a:cxn ang="T30">
                                <a:pos x="T4" y="T5"/>
                              </a:cxn>
                              <a:cxn ang="T31">
                                <a:pos x="T6" y="T7"/>
                              </a:cxn>
                              <a:cxn ang="T32">
                                <a:pos x="T8" y="T9"/>
                              </a:cxn>
                              <a:cxn ang="T33">
                                <a:pos x="T10" y="T11"/>
                              </a:cxn>
                              <a:cxn ang="T34">
                                <a:pos x="T12" y="T13"/>
                              </a:cxn>
                              <a:cxn ang="T35">
                                <a:pos x="T14" y="T15"/>
                              </a:cxn>
                              <a:cxn ang="T36">
                                <a:pos x="T16" y="T17"/>
                              </a:cxn>
                              <a:cxn ang="T37">
                                <a:pos x="T18" y="T19"/>
                              </a:cxn>
                              <a:cxn ang="T38">
                                <a:pos x="T20" y="T21"/>
                              </a:cxn>
                              <a:cxn ang="T39">
                                <a:pos x="T22" y="T23"/>
                              </a:cxn>
                              <a:cxn ang="T40">
                                <a:pos x="T24" y="T25"/>
                              </a:cxn>
                              <a:cxn ang="T41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819510" h="517585">
                                <a:moveTo>
                                  <a:pt x="0" y="0"/>
                                </a:moveTo>
                                <a:lnTo>
                                  <a:pt x="819510" y="8626"/>
                                </a:lnTo>
                                <a:lnTo>
                                  <a:pt x="819510" y="508958"/>
                                </a:lnTo>
                                <a:lnTo>
                                  <a:pt x="621102" y="500332"/>
                                </a:lnTo>
                                <a:lnTo>
                                  <a:pt x="621102" y="198407"/>
                                </a:lnTo>
                                <a:lnTo>
                                  <a:pt x="508959" y="189781"/>
                                </a:lnTo>
                                <a:lnTo>
                                  <a:pt x="508959" y="517585"/>
                                </a:lnTo>
                                <a:lnTo>
                                  <a:pt x="405442" y="508958"/>
                                </a:lnTo>
                                <a:lnTo>
                                  <a:pt x="414068" y="422694"/>
                                </a:lnTo>
                                <a:lnTo>
                                  <a:pt x="301925" y="405441"/>
                                </a:lnTo>
                                <a:lnTo>
                                  <a:pt x="181155" y="405441"/>
                                </a:lnTo>
                                <a:lnTo>
                                  <a:pt x="103517" y="431321"/>
                                </a:lnTo>
                                <a:lnTo>
                                  <a:pt x="0" y="4399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solidFill>
                              <a:srgbClr val="0000FF"/>
                            </a:solidFill>
                          </a:ln>
                          <a:extLst/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594959" name="Forme libre 12"/>
                        <wps:cNvSpPr>
                          <a:spLocks/>
                        </wps:cNvSpPr>
                        <wps:spPr bwMode="auto">
                          <a:xfrm>
                            <a:off x="3081998" y="1014405"/>
                            <a:ext cx="180975" cy="490855"/>
                          </a:xfrm>
                          <a:custGeom>
                            <a:avLst/>
                            <a:gdLst>
                              <a:gd name="T0" fmla="*/ 8627 w 181155"/>
                              <a:gd name="T1" fmla="*/ 0 h 491706"/>
                              <a:gd name="T2" fmla="*/ 181155 w 181155"/>
                              <a:gd name="T3" fmla="*/ 51759 h 491706"/>
                              <a:gd name="T4" fmla="*/ 181155 w 181155"/>
                              <a:gd name="T5" fmla="*/ 465827 h 491706"/>
                              <a:gd name="T6" fmla="*/ 0 w 181155"/>
                              <a:gd name="T7" fmla="*/ 491706 h 491706"/>
                              <a:gd name="T8" fmla="*/ 8627 w 181155"/>
                              <a:gd name="T9" fmla="*/ 0 h 491706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81155" h="491706">
                                <a:moveTo>
                                  <a:pt x="8627" y="0"/>
                                </a:moveTo>
                                <a:lnTo>
                                  <a:pt x="181155" y="51759"/>
                                </a:lnTo>
                                <a:lnTo>
                                  <a:pt x="181155" y="465827"/>
                                </a:lnTo>
                                <a:lnTo>
                                  <a:pt x="0" y="491706"/>
                                </a:lnTo>
                                <a:lnTo>
                                  <a:pt x="86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50195"/>
                            </a:srgbClr>
                          </a:solidFill>
                          <a:ln>
                            <a:noFill/>
                          </a:ln>
                          <a:extLst/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594960" name="Forme libre 13"/>
                        <wps:cNvSpPr>
                          <a:spLocks/>
                        </wps:cNvSpPr>
                        <wps:spPr bwMode="auto">
                          <a:xfrm>
                            <a:off x="1684363" y="669600"/>
                            <a:ext cx="775970" cy="758190"/>
                          </a:xfrm>
                          <a:custGeom>
                            <a:avLst/>
                            <a:gdLst>
                              <a:gd name="T0" fmla="*/ 120770 w 776377"/>
                              <a:gd name="T1" fmla="*/ 77637 h 759124"/>
                              <a:gd name="T2" fmla="*/ 120770 w 776377"/>
                              <a:gd name="T3" fmla="*/ 77637 h 759124"/>
                              <a:gd name="T4" fmla="*/ 776377 w 776377"/>
                              <a:gd name="T5" fmla="*/ 0 h 759124"/>
                              <a:gd name="T6" fmla="*/ 767751 w 776377"/>
                              <a:gd name="T7" fmla="*/ 336430 h 759124"/>
                              <a:gd name="T8" fmla="*/ 577970 w 776377"/>
                              <a:gd name="T9" fmla="*/ 336430 h 759124"/>
                              <a:gd name="T10" fmla="*/ 586596 w 776377"/>
                              <a:gd name="T11" fmla="*/ 681486 h 759124"/>
                              <a:gd name="T12" fmla="*/ 526211 w 776377"/>
                              <a:gd name="T13" fmla="*/ 664234 h 759124"/>
                              <a:gd name="T14" fmla="*/ 439947 w 776377"/>
                              <a:gd name="T15" fmla="*/ 759124 h 759124"/>
                              <a:gd name="T16" fmla="*/ 284672 w 776377"/>
                              <a:gd name="T17" fmla="*/ 759124 h 759124"/>
                              <a:gd name="T18" fmla="*/ 284672 w 776377"/>
                              <a:gd name="T19" fmla="*/ 552090 h 759124"/>
                              <a:gd name="T20" fmla="*/ 474453 w 776377"/>
                              <a:gd name="T21" fmla="*/ 543464 h 759124"/>
                              <a:gd name="T22" fmla="*/ 474453 w 776377"/>
                              <a:gd name="T23" fmla="*/ 508958 h 759124"/>
                              <a:gd name="T24" fmla="*/ 120770 w 776377"/>
                              <a:gd name="T25" fmla="*/ 508958 h 759124"/>
                              <a:gd name="T26" fmla="*/ 120770 w 776377"/>
                              <a:gd name="T27" fmla="*/ 474452 h 759124"/>
                              <a:gd name="T28" fmla="*/ 0 w 776377"/>
                              <a:gd name="T29" fmla="*/ 474452 h 759124"/>
                              <a:gd name="T30" fmla="*/ 0 w 776377"/>
                              <a:gd name="T31" fmla="*/ 414068 h 759124"/>
                              <a:gd name="T32" fmla="*/ 129396 w 776377"/>
                              <a:gd name="T33" fmla="*/ 414068 h 759124"/>
                              <a:gd name="T34" fmla="*/ 120770 w 776377"/>
                              <a:gd name="T35" fmla="*/ 77637 h 759124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</a:gdLst>
                            <a:ahLst/>
                            <a:cxnLst>
                              <a:cxn ang="T36">
                                <a:pos x="T0" y="T1"/>
                              </a:cxn>
                              <a:cxn ang="T37">
                                <a:pos x="T2" y="T3"/>
                              </a:cxn>
                              <a:cxn ang="T38">
                                <a:pos x="T4" y="T5"/>
                              </a:cxn>
                              <a:cxn ang="T39">
                                <a:pos x="T6" y="T7"/>
                              </a:cxn>
                              <a:cxn ang="T40">
                                <a:pos x="T8" y="T9"/>
                              </a:cxn>
                              <a:cxn ang="T41">
                                <a:pos x="T10" y="T11"/>
                              </a:cxn>
                              <a:cxn ang="T42">
                                <a:pos x="T12" y="T13"/>
                              </a:cxn>
                              <a:cxn ang="T43">
                                <a:pos x="T14" y="T15"/>
                              </a:cxn>
                              <a:cxn ang="T44">
                                <a:pos x="T16" y="T17"/>
                              </a:cxn>
                              <a:cxn ang="T45">
                                <a:pos x="T18" y="T19"/>
                              </a:cxn>
                              <a:cxn ang="T46">
                                <a:pos x="T20" y="T21"/>
                              </a:cxn>
                              <a:cxn ang="T47">
                                <a:pos x="T22" y="T23"/>
                              </a:cxn>
                              <a:cxn ang="T48">
                                <a:pos x="T24" y="T25"/>
                              </a:cxn>
                              <a:cxn ang="T49">
                                <a:pos x="T26" y="T27"/>
                              </a:cxn>
                              <a:cxn ang="T50">
                                <a:pos x="T28" y="T29"/>
                              </a:cxn>
                              <a:cxn ang="T51">
                                <a:pos x="T30" y="T31"/>
                              </a:cxn>
                              <a:cxn ang="T52">
                                <a:pos x="T32" y="T33"/>
                              </a:cxn>
                              <a:cxn ang="T53">
                                <a:pos x="T34" y="T35"/>
                              </a:cxn>
                            </a:cxnLst>
                            <a:rect l="0" t="0" r="r" b="b"/>
                            <a:pathLst>
                              <a:path w="776377" h="759124">
                                <a:moveTo>
                                  <a:pt x="120770" y="77637"/>
                                </a:moveTo>
                                <a:lnTo>
                                  <a:pt x="120770" y="77637"/>
                                </a:lnTo>
                                <a:lnTo>
                                  <a:pt x="776377" y="0"/>
                                </a:lnTo>
                                <a:lnTo>
                                  <a:pt x="767751" y="336430"/>
                                </a:lnTo>
                                <a:lnTo>
                                  <a:pt x="577970" y="336430"/>
                                </a:lnTo>
                                <a:lnTo>
                                  <a:pt x="586596" y="681486"/>
                                </a:lnTo>
                                <a:lnTo>
                                  <a:pt x="526211" y="664234"/>
                                </a:lnTo>
                                <a:lnTo>
                                  <a:pt x="439947" y="759124"/>
                                </a:lnTo>
                                <a:lnTo>
                                  <a:pt x="284672" y="759124"/>
                                </a:lnTo>
                                <a:lnTo>
                                  <a:pt x="284672" y="552090"/>
                                </a:lnTo>
                                <a:lnTo>
                                  <a:pt x="474453" y="543464"/>
                                </a:lnTo>
                                <a:lnTo>
                                  <a:pt x="474453" y="508958"/>
                                </a:lnTo>
                                <a:lnTo>
                                  <a:pt x="120770" y="508958"/>
                                </a:lnTo>
                                <a:lnTo>
                                  <a:pt x="120770" y="474452"/>
                                </a:lnTo>
                                <a:lnTo>
                                  <a:pt x="0" y="474452"/>
                                </a:lnTo>
                                <a:lnTo>
                                  <a:pt x="0" y="414068"/>
                                </a:lnTo>
                                <a:lnTo>
                                  <a:pt x="129396" y="414068"/>
                                </a:lnTo>
                                <a:lnTo>
                                  <a:pt x="120770" y="776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B050">
                              <a:alpha val="50195"/>
                            </a:srgbClr>
                          </a:solidFill>
                          <a:ln>
                            <a:noFill/>
                          </a:ln>
                          <a:extLst/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594961" name="Forme libre 14"/>
                        <wps:cNvSpPr>
                          <a:spLocks/>
                        </wps:cNvSpPr>
                        <wps:spPr bwMode="auto">
                          <a:xfrm>
                            <a:off x="2452078" y="669600"/>
                            <a:ext cx="698500" cy="353060"/>
                          </a:xfrm>
                          <a:custGeom>
                            <a:avLst/>
                            <a:gdLst>
                              <a:gd name="T0" fmla="*/ 0 w 698739"/>
                              <a:gd name="T1" fmla="*/ 0 h 353683"/>
                              <a:gd name="T2" fmla="*/ 698739 w 698739"/>
                              <a:gd name="T3" fmla="*/ 43132 h 353683"/>
                              <a:gd name="T4" fmla="*/ 698739 w 698739"/>
                              <a:gd name="T5" fmla="*/ 353683 h 353683"/>
                              <a:gd name="T6" fmla="*/ 621102 w 698739"/>
                              <a:gd name="T7" fmla="*/ 319177 h 353683"/>
                              <a:gd name="T8" fmla="*/ 621102 w 698739"/>
                              <a:gd name="T9" fmla="*/ 319177 h 353683"/>
                              <a:gd name="T10" fmla="*/ 534838 w 698739"/>
                              <a:gd name="T11" fmla="*/ 327803 h 353683"/>
                              <a:gd name="T12" fmla="*/ 534838 w 698739"/>
                              <a:gd name="T13" fmla="*/ 163902 h 353683"/>
                              <a:gd name="T14" fmla="*/ 448573 w 698739"/>
                              <a:gd name="T15" fmla="*/ 163902 h 353683"/>
                              <a:gd name="T16" fmla="*/ 448573 w 698739"/>
                              <a:gd name="T17" fmla="*/ 336430 h 353683"/>
                              <a:gd name="T18" fmla="*/ 0 w 698739"/>
                              <a:gd name="T19" fmla="*/ 336430 h 353683"/>
                              <a:gd name="T20" fmla="*/ 0 w 698739"/>
                              <a:gd name="T21" fmla="*/ 0 h 353683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698739" h="353683">
                                <a:moveTo>
                                  <a:pt x="0" y="0"/>
                                </a:moveTo>
                                <a:lnTo>
                                  <a:pt x="698739" y="43132"/>
                                </a:lnTo>
                                <a:lnTo>
                                  <a:pt x="698739" y="353683"/>
                                </a:lnTo>
                                <a:lnTo>
                                  <a:pt x="621102" y="319177"/>
                                </a:lnTo>
                                <a:lnTo>
                                  <a:pt x="534838" y="327803"/>
                                </a:lnTo>
                                <a:lnTo>
                                  <a:pt x="534838" y="163902"/>
                                </a:lnTo>
                                <a:lnTo>
                                  <a:pt x="448573" y="163902"/>
                                </a:lnTo>
                                <a:lnTo>
                                  <a:pt x="448573" y="336430"/>
                                </a:lnTo>
                                <a:lnTo>
                                  <a:pt x="0" y="33643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>
                              <a:alpha val="50195"/>
                            </a:srgbClr>
                          </a:solidFill>
                          <a:ln>
                            <a:noFill/>
                          </a:ln>
                          <a:extLst/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594962" name="Forme libre 16"/>
                        <wps:cNvSpPr>
                          <a:spLocks/>
                        </wps:cNvSpPr>
                        <wps:spPr bwMode="auto">
                          <a:xfrm>
                            <a:off x="1796758" y="1230305"/>
                            <a:ext cx="128905" cy="249555"/>
                          </a:xfrm>
                          <a:custGeom>
                            <a:avLst/>
                            <a:gdLst>
                              <a:gd name="T0" fmla="*/ 8627 w 129396"/>
                              <a:gd name="T1" fmla="*/ 0 h 250166"/>
                              <a:gd name="T2" fmla="*/ 129396 w 129396"/>
                              <a:gd name="T3" fmla="*/ 0 h 250166"/>
                              <a:gd name="T4" fmla="*/ 129396 w 129396"/>
                              <a:gd name="T5" fmla="*/ 207034 h 250166"/>
                              <a:gd name="T6" fmla="*/ 94891 w 129396"/>
                              <a:gd name="T7" fmla="*/ 250166 h 250166"/>
                              <a:gd name="T8" fmla="*/ 0 w 129396"/>
                              <a:gd name="T9" fmla="*/ 232913 h 250166"/>
                              <a:gd name="T10" fmla="*/ 8627 w 129396"/>
                              <a:gd name="T11" fmla="*/ 0 h 250166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129396" h="250166">
                                <a:moveTo>
                                  <a:pt x="8627" y="0"/>
                                </a:moveTo>
                                <a:lnTo>
                                  <a:pt x="129396" y="0"/>
                                </a:lnTo>
                                <a:lnTo>
                                  <a:pt x="129396" y="207034"/>
                                </a:lnTo>
                                <a:lnTo>
                                  <a:pt x="94891" y="250166"/>
                                </a:lnTo>
                                <a:lnTo>
                                  <a:pt x="0" y="232913"/>
                                </a:lnTo>
                                <a:lnTo>
                                  <a:pt x="86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>
                              <a:lumMod val="60000"/>
                              <a:lumOff val="40000"/>
                              <a:alpha val="50195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594963" name="Forme libre 17"/>
                        <wps:cNvSpPr>
                          <a:spLocks/>
                        </wps:cNvSpPr>
                        <wps:spPr bwMode="auto">
                          <a:xfrm>
                            <a:off x="968718" y="1135690"/>
                            <a:ext cx="396240" cy="344805"/>
                          </a:xfrm>
                          <a:custGeom>
                            <a:avLst/>
                            <a:gdLst>
                              <a:gd name="T0" fmla="*/ 8627 w 396816"/>
                              <a:gd name="T1" fmla="*/ 0 h 345057"/>
                              <a:gd name="T2" fmla="*/ 396816 w 396816"/>
                              <a:gd name="T3" fmla="*/ 0 h 345057"/>
                              <a:gd name="T4" fmla="*/ 379563 w 396816"/>
                              <a:gd name="T5" fmla="*/ 345057 h 345057"/>
                              <a:gd name="T6" fmla="*/ 310551 w 396816"/>
                              <a:gd name="T7" fmla="*/ 336430 h 345057"/>
                              <a:gd name="T8" fmla="*/ 284672 w 396816"/>
                              <a:gd name="T9" fmla="*/ 258793 h 345057"/>
                              <a:gd name="T10" fmla="*/ 232914 w 396816"/>
                              <a:gd name="T11" fmla="*/ 215661 h 345057"/>
                              <a:gd name="T12" fmla="*/ 207034 w 396816"/>
                              <a:gd name="T13" fmla="*/ 189781 h 345057"/>
                              <a:gd name="T14" fmla="*/ 138023 w 396816"/>
                              <a:gd name="T15" fmla="*/ 215661 h 345057"/>
                              <a:gd name="T16" fmla="*/ 86265 w 396816"/>
                              <a:gd name="T17" fmla="*/ 276046 h 345057"/>
                              <a:gd name="T18" fmla="*/ 69012 w 396816"/>
                              <a:gd name="T19" fmla="*/ 327804 h 345057"/>
                              <a:gd name="T20" fmla="*/ 0 w 396816"/>
                              <a:gd name="T21" fmla="*/ 319178 h 345057"/>
                              <a:gd name="T22" fmla="*/ 8627 w 396816"/>
                              <a:gd name="T23" fmla="*/ 0 h 345057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0" t="0" r="r" b="b"/>
                            <a:pathLst>
                              <a:path w="396816" h="345057">
                                <a:moveTo>
                                  <a:pt x="8627" y="0"/>
                                </a:moveTo>
                                <a:lnTo>
                                  <a:pt x="396816" y="0"/>
                                </a:lnTo>
                                <a:lnTo>
                                  <a:pt x="379563" y="345057"/>
                                </a:lnTo>
                                <a:lnTo>
                                  <a:pt x="310551" y="336430"/>
                                </a:lnTo>
                                <a:lnTo>
                                  <a:pt x="284672" y="258793"/>
                                </a:lnTo>
                                <a:lnTo>
                                  <a:pt x="232914" y="215661"/>
                                </a:lnTo>
                                <a:lnTo>
                                  <a:pt x="207034" y="189781"/>
                                </a:lnTo>
                                <a:lnTo>
                                  <a:pt x="138023" y="215661"/>
                                </a:lnTo>
                                <a:lnTo>
                                  <a:pt x="86265" y="276046"/>
                                </a:lnTo>
                                <a:lnTo>
                                  <a:pt x="69012" y="327804"/>
                                </a:lnTo>
                                <a:lnTo>
                                  <a:pt x="0" y="319178"/>
                                </a:lnTo>
                                <a:lnTo>
                                  <a:pt x="86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000">
                              <a:alpha val="50195"/>
                            </a:srgbClr>
                          </a:solidFill>
                          <a:ln>
                            <a:noFill/>
                          </a:ln>
                          <a:extLst/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594964" name="Zone de texte 19"/>
                        <wps:cNvSpPr txBox="1">
                          <a:spLocks noChangeArrowheads="1"/>
                        </wps:cNvSpPr>
                        <wps:spPr bwMode="auto">
                          <a:xfrm>
                            <a:off x="968718" y="574985"/>
                            <a:ext cx="629285" cy="198120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  <a:alpha val="50195"/>
                            </a:schemeClr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0325" w:rsidRDefault="00680325" w:rsidP="0068032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Façade 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965" name="Zone de texte 22"/>
                        <wps:cNvSpPr txBox="1">
                          <a:spLocks noChangeArrowheads="1"/>
                        </wps:cNvSpPr>
                        <wps:spPr bwMode="auto">
                          <a:xfrm>
                            <a:off x="114643" y="954080"/>
                            <a:ext cx="628650" cy="198120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  <a:alpha val="50195"/>
                            </a:schemeClr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0325" w:rsidRDefault="00680325" w:rsidP="0068032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Façade 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966" name="Connecteur droit avec flèche 594966"/>
                        <wps:cNvCnPr>
                          <a:cxnSpLocks noChangeShapeType="1"/>
                        </wps:cNvCnPr>
                        <wps:spPr bwMode="auto">
                          <a:xfrm>
                            <a:off x="743928" y="1152200"/>
                            <a:ext cx="327025" cy="7747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 type="oval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4967" name="Zone de texte 25"/>
                        <wps:cNvSpPr txBox="1">
                          <a:spLocks noChangeArrowheads="1"/>
                        </wps:cNvSpPr>
                        <wps:spPr bwMode="auto">
                          <a:xfrm>
                            <a:off x="4097786" y="1770576"/>
                            <a:ext cx="629285" cy="198120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  <a:alpha val="50195"/>
                            </a:schemeClr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0325" w:rsidRDefault="00680325" w:rsidP="0068032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Façade 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968" name="Connecteur droit avec flèche 594968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3182751" y="1135690"/>
                            <a:ext cx="915035" cy="63690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 type="oval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4969" name="Zone de texte 28"/>
                        <wps:cNvSpPr txBox="1">
                          <a:spLocks noChangeArrowheads="1"/>
                        </wps:cNvSpPr>
                        <wps:spPr bwMode="auto">
                          <a:xfrm>
                            <a:off x="2169926" y="214403"/>
                            <a:ext cx="576000" cy="216000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  <a:alpha val="50195"/>
                            </a:schemeClr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0325" w:rsidRDefault="00680325" w:rsidP="0068032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Façade 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970" name="Connecteur droit avec flèche 594970"/>
                        <wps:cNvCnPr>
                          <a:cxnSpLocks noChangeShapeType="1"/>
                        </wps:cNvCnPr>
                        <wps:spPr bwMode="auto">
                          <a:xfrm>
                            <a:off x="2457926" y="430403"/>
                            <a:ext cx="135318" cy="38239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 type="oval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4971" name="Zone de texte 31"/>
                        <wps:cNvSpPr txBox="1">
                          <a:spLocks noChangeArrowheads="1"/>
                        </wps:cNvSpPr>
                        <wps:spPr bwMode="auto">
                          <a:xfrm>
                            <a:off x="1874228" y="1772595"/>
                            <a:ext cx="629285" cy="198120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  <a:alpha val="50195"/>
                            </a:schemeClr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0325" w:rsidRDefault="00680325" w:rsidP="00680325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Façade 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972" name="Connecteur droit avec flèche 594972"/>
                        <wps:cNvCnPr>
                          <a:cxnSpLocks noChangeShapeType="1"/>
                        </wps:cNvCnPr>
                        <wps:spPr bwMode="auto">
                          <a:xfrm flipV="1">
                            <a:off x="2503513" y="1229670"/>
                            <a:ext cx="154940" cy="64198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 type="oval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4973" name="Zone de texte 33"/>
                        <wps:cNvSpPr txBox="1">
                          <a:spLocks noChangeArrowheads="1"/>
                        </wps:cNvSpPr>
                        <wps:spPr bwMode="auto">
                          <a:xfrm>
                            <a:off x="3052577" y="214403"/>
                            <a:ext cx="576000" cy="216000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  <a:alpha val="50195"/>
                            </a:schemeClr>
                          </a:solidFill>
                          <a:ln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80325" w:rsidRPr="0079697E" w:rsidRDefault="00680325" w:rsidP="00680325">
                              <w:pPr>
                                <w:pStyle w:val="NormalWeb"/>
                                <w:spacing w:before="0" w:beforeAutospacing="0" w:after="0" w:afterAutospacing="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Façade 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974" name="Connecteur droit avec flèche 594974"/>
                        <wps:cNvCnPr>
                          <a:cxnSpLocks noChangeShapeType="1"/>
                        </wps:cNvCnPr>
                        <wps:spPr bwMode="auto">
                          <a:xfrm flipH="1">
                            <a:off x="3133433" y="713415"/>
                            <a:ext cx="275590" cy="6032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4975" name="Connecteur droit 594975"/>
                        <wps:cNvCnPr/>
                        <wps:spPr bwMode="auto">
                          <a:xfrm flipH="1" flipV="1">
                            <a:off x="3340577" y="430403"/>
                            <a:ext cx="68446" cy="283012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4976" name="Connecteur droit avec flèche 594976"/>
                        <wps:cNvCnPr>
                          <a:cxnSpLocks noChangeShapeType="1"/>
                        </wps:cNvCnPr>
                        <wps:spPr bwMode="auto">
                          <a:xfrm>
                            <a:off x="1598003" y="773740"/>
                            <a:ext cx="327025" cy="7747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chemeClr val="dk1">
                                <a:lumMod val="95000"/>
                                <a:lumOff val="0"/>
                              </a:schemeClr>
                            </a:solidFill>
                            <a:round/>
                            <a:headEnd/>
                            <a:tailEnd type="oval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19F931B" id="Zone de dessin 594977" o:spid="_x0000_s1026" editas="canvas" style="width:408.55pt;height:158pt;mso-position-horizontal-relative:char;mso-position-vertical-relative:line" coordsize="51879,200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">
                <v:shape id="_x0000_s1027" type="#_x0000_t75" style="position:absolute;width:51879;height:20059;visibility:visible;mso-wrap-style:square">
                  <v:fill o:detectmouseclick="t"/>
                  <v:path o:connecttype="none"/>
                </v:shape>
                <v:shape id="Image 594957" o:spid="_x0000_s1028" type="#_x0000_t75" style="position:absolute;width:51879;height:2005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">
                  <v:imagedata r:id="rId11" o:title="" cropbottom="14126f"/>
                  <v:path arrowok="t"/>
                </v:shape>
                <v:shape id="Forme libre 11" o:spid="_x0000_s1029" style="position:absolute;left:22711;top:10061;width:8191;height:5169;visibility:visible;mso-wrap-style:square;v-text-anchor:middle" coordsize="819510,517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" path="m,l819510,8626r,500332l621102,500332r,-301925l508959,189781r,327804l405442,508958r8626,-86264l301925,405441r-120770,l103517,431321,,439947,,xe" fillcolor="blue" strokecolor="blue">
                  <v:path arrowok="t" o:connecttype="custom" o:connectlocs="0,0;819150,8614;819150,508275;620829,499660;620829,198141;508735,189526;508735,516890;405264,508275;413886,422126;301792,404897;181075,404897;103472,430742;0,439356;0,0" o:connectangles="0,0,0,0,0,0,0,0,0,0,0,0,0,0"/>
                </v:shape>
                <v:shape id="Forme libre 12" o:spid="_x0000_s1030" style="position:absolute;left:30819;top:10144;width:1810;height:4908;visibility:visible;mso-wrap-style:square;v-text-anchor:middle" coordsize="181155,491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" path="m8627,l181155,51759r,414068l,491706,8627,xe" fillcolor="red" stroked="f">
                  <v:fill opacity="32896f"/>
                  <v:path arrowok="t" o:connecttype="custom" o:connectlocs="8618,0;180975,51669;180975,465021;0,490855;8618,0" o:connectangles="0,0,0,0,0"/>
                </v:shape>
                <v:shape id="Forme libre 13" o:spid="_x0000_s1031" style="position:absolute;left:16843;top:6696;width:7760;height:7581;visibility:visible;mso-wrap-style:square;v-text-anchor:middle" coordsize="776377,759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" path="m120770,77637r,l776377,r-8626,336430l577970,336430r8626,345056l526211,664234r-86264,94890l284672,759124r,-207034l474453,543464r,-34506l120770,508958r,-34506l,474452,,414068r129396,l120770,77637xe" fillcolor="#00b050" stroked="f">
                  <v:fill opacity="32896f"/>
                  <v:path arrowok="t" o:connecttype="custom" o:connectlocs="120707,77541;120707,77541;775970,0;767349,336016;577667,336016;586288,680648;525935,663417;439716,758190;284523,758190;284523,551411;474204,542795;474204,508332;120707,508332;120707,473868;0,473868;0,413559;129328,413559;120707,77541" o:connectangles="0,0,0,0,0,0,0,0,0,0,0,0,0,0,0,0,0,0"/>
                </v:shape>
                <v:shape id="Forme libre 14" o:spid="_x0000_s1032" style="position:absolute;left:24520;top:6696;width:6985;height:3530;visibility:visible;mso-wrap-style:square;v-text-anchor:middle" coordsize="698739,3536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" path="m,l698739,43132r,310551l621102,319177r-86264,8626l534838,163902r-86265,l448573,336430,,336430,,xe" fillcolor="yellow" stroked="f">
                  <v:fill opacity="32896f"/>
                  <v:path arrowok="t" o:connecttype="custom" o:connectlocs="0,0;698500,43056;698500,353060;620890,318615;620890,318615;534655,327226;534655,163613;448420,163613;448420,335837;0,335837;0,0" o:connectangles="0,0,0,0,0,0,0,0,0,0,0"/>
                </v:shape>
                <v:shape id="Forme libre 16" o:spid="_x0000_s1033" style="position:absolute;left:17967;top:12303;width:1289;height:2495;visibility:visible;mso-wrap-style:square;v-text-anchor:middle" coordsize="129396,25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" path="m8627,l129396,r,207034l94891,250166,,232913,8627,xe" fillcolor="#c2d69b [1942]" stroked="f" strokeweight="2pt">
                  <v:fill opacity="32896f"/>
                  <v:path arrowok="t" o:connecttype="custom" o:connectlocs="8594,0;128905,0;128905,206528;94531,249555;0,232344;8594,0" o:connectangles="0,0,0,0,0,0"/>
                </v:shape>
                <v:shape id="Forme libre 17" o:spid="_x0000_s1034" style="position:absolute;left:9687;top:11356;width:3962;height:3448;visibility:visible;mso-wrap-style:square;v-text-anchor:middle" coordsize="396816,3450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" path="m8627,l396816,,379563,345057r-69012,-8627l284672,258793,232914,215661,207034,189781r-69011,25880l86265,276046,69012,327804,,319178,8627,xe" fillcolor="#ffc000" stroked="f">
                  <v:fill opacity="32896f"/>
                  <v:path arrowok="t" o:connecttype="custom" o:connectlocs="8614,0;396240,0;379012,344805;310100,336184;284259,258604;232576,215503;206733,189642;137823,215503;86140,275844;68912,327565;0,318945;8614,0" o:connectangles="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19" o:spid="_x0000_s1035" type="#_x0000_t202" style="position:absolute;left:9687;top:5749;width:6293;height:19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" fillcolor="white [3201]" strokeweight=".5pt">
                  <v:fill opacity="32896f"/>
                  <v:textbox>
                    <w:txbxContent>
                      <w:p w:rsidR="00680325" w:rsidRDefault="00680325" w:rsidP="0068032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sz w:val="16"/>
                            <w:szCs w:val="16"/>
                          </w:rPr>
                          <w:t>Façade 1</w:t>
                        </w:r>
                      </w:p>
                    </w:txbxContent>
                  </v:textbox>
                </v:shape>
                <v:shape id="Zone de texte 22" o:spid="_x0000_s1036" type="#_x0000_t202" style="position:absolute;left:1146;top:9540;width:6286;height:19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" fillcolor="white [3201]" strokeweight=".5pt">
                  <v:fill opacity="32896f"/>
                  <v:textbox>
                    <w:txbxContent>
                      <w:p w:rsidR="00680325" w:rsidRDefault="00680325" w:rsidP="0068032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sz w:val="16"/>
                            <w:szCs w:val="16"/>
                          </w:rPr>
                          <w:t>Façade 2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594966" o:spid="_x0000_s1037" type="#_x0000_t32" style="position:absolute;left:7439;top:11522;width:3270;height:77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" strokecolor="black [3040]">
                  <v:stroke endarrow="oval"/>
                </v:shape>
                <v:shape id="Zone de texte 25" o:spid="_x0000_s1038" type="#_x0000_t202" style="position:absolute;left:40977;top:17705;width:6293;height:19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" fillcolor="white [3201]" strokeweight=".5pt">
                  <v:fill opacity="32896f"/>
                  <v:textbox>
                    <w:txbxContent>
                      <w:p w:rsidR="00680325" w:rsidRDefault="00680325" w:rsidP="0068032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sz w:val="16"/>
                            <w:szCs w:val="16"/>
                          </w:rPr>
                          <w:t>Façade 5</w:t>
                        </w:r>
                      </w:p>
                    </w:txbxContent>
                  </v:textbox>
                </v:shape>
                <v:shape id="Connecteur droit avec flèche 594968" o:spid="_x0000_s1039" type="#_x0000_t32" style="position:absolute;left:31827;top:11356;width:9150;height:6369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" strokecolor="black [3040]">
                  <v:stroke endarrow="oval"/>
                </v:shape>
                <v:shape id="Zone de texte 28" o:spid="_x0000_s1040" type="#_x0000_t202" style="position:absolute;left:21699;top:2144;width:5760;height:2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" fillcolor="white [3201]" strokeweight=".5pt">
                  <v:fill opacity="32896f"/>
                  <v:textbox>
                    <w:txbxContent>
                      <w:p w:rsidR="00680325" w:rsidRDefault="00680325" w:rsidP="0068032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sz w:val="16"/>
                            <w:szCs w:val="16"/>
                          </w:rPr>
                          <w:t>Façade 4</w:t>
                        </w:r>
                      </w:p>
                    </w:txbxContent>
                  </v:textbox>
                </v:shape>
                <v:shape id="Connecteur droit avec flèche 594970" o:spid="_x0000_s1041" type="#_x0000_t32" style="position:absolute;left:24579;top:4304;width:1353;height:382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" strokecolor="black [3040]">
                  <v:stroke endarrow="oval"/>
                </v:shape>
                <v:shape id="Zone de texte 31" o:spid="_x0000_s1042" type="#_x0000_t202" style="position:absolute;left:18742;top:17725;width:6293;height:19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" fillcolor="white [3201]" strokeweight=".5pt">
                  <v:fill opacity="32896f"/>
                  <v:textbox>
                    <w:txbxContent>
                      <w:p w:rsidR="00680325" w:rsidRDefault="00680325" w:rsidP="00680325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sz w:val="16"/>
                            <w:szCs w:val="16"/>
                          </w:rPr>
                          <w:t>Façade 3</w:t>
                        </w:r>
                      </w:p>
                    </w:txbxContent>
                  </v:textbox>
                </v:shape>
                <v:shape id="Connecteur droit avec flèche 594972" o:spid="_x0000_s1043" type="#_x0000_t32" style="position:absolute;left:25035;top:12296;width:1549;height:642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" strokecolor="black [3040]">
                  <v:stroke endarrow="oval"/>
                </v:shape>
                <v:shape id="Zone de texte 33" o:spid="_x0000_s1044" type="#_x0000_t202" style="position:absolute;left:30525;top:2144;width:5760;height:2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" fillcolor="white [3201]" strokeweight=".5pt">
                  <v:fill opacity="32896f"/>
                  <v:textbox>
                    <w:txbxContent>
                      <w:p w:rsidR="00680325" w:rsidRPr="0079697E" w:rsidRDefault="00680325" w:rsidP="00680325">
                        <w:pPr>
                          <w:pStyle w:val="NormalWeb"/>
                          <w:spacing w:before="0" w:beforeAutospacing="0" w:after="0" w:afterAutospacing="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Façade 6</w:t>
                        </w:r>
                      </w:p>
                    </w:txbxContent>
                  </v:textbox>
                </v:shape>
                <v:shape id="Connecteur droit avec flèche 594974" o:spid="_x0000_s1045" type="#_x0000_t32" style="position:absolute;left:31334;top:7134;width:2756;height:60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" strokecolor="black [3040]">
                  <v:stroke endarrow="block"/>
                </v:shape>
                <v:line id="Connecteur droit 594975" o:spid="_x0000_s1046" style="position:absolute;flip:x y;visibility:visible;mso-wrap-style:square" from="33405,4304" to="34090,71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" strokecolor="black [3040]"/>
                <v:shape id="Connecteur droit avec flèche 594976" o:spid="_x0000_s1047" type="#_x0000_t32" style="position:absolute;left:15980;top:7737;width:3270;height:77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" strokecolor="black [3040]">
                  <v:stroke endarrow="oval"/>
                </v:shape>
                <w10:anchorlock/>
              </v:group>
            </w:pict>
          </mc:Fallback>
        </mc:AlternateContent>
      </w:r>
    </w:p>
    <w:p w:rsidR="00C075F4" w:rsidRDefault="00C075F4" w:rsidP="00C075F4"/>
    <w:p w:rsidR="00C075F4" w:rsidRPr="00C075F4" w:rsidRDefault="00C075F4" w:rsidP="00C075F4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C075F4">
        <w:rPr>
          <w:rFonts w:ascii="Times New Roman" w:hAnsi="Times New Roman" w:cs="Times New Roman"/>
          <w:b w:val="0"/>
          <w:color w:val="000000"/>
        </w:rPr>
        <w:t>Quelle est l’orientation de cette vue 3D ?</w:t>
      </w:r>
    </w:p>
    <w:p w:rsidR="00590DD7" w:rsidRPr="0023542C" w:rsidRDefault="00590DD7" w:rsidP="0023542C">
      <w:pPr>
        <w:ind w:left="567"/>
        <w:rPr>
          <w:b/>
          <w:color w:val="FF0000"/>
        </w:rPr>
      </w:pPr>
    </w:p>
    <w:p w:rsidR="00C075F4" w:rsidRPr="00C075F4" w:rsidRDefault="00C075F4" w:rsidP="00C075F4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C075F4">
        <w:rPr>
          <w:rFonts w:ascii="Times New Roman" w:hAnsi="Times New Roman" w:cs="Times New Roman"/>
          <w:b w:val="0"/>
          <w:color w:val="000000"/>
        </w:rPr>
        <w:lastRenderedPageBreak/>
        <w:t>Calculez la surface vitrée (portes et fenêtres) orientée Sud-Est, Sud, Sud-Ouest, Ouest puis comparez-la avec celle Nord-Ouest, Nord, Nord-Est, Est. Concluez quant à la différence.</w:t>
      </w:r>
    </w:p>
    <w:p w:rsidR="00C075F4" w:rsidRDefault="00C075F4" w:rsidP="00C075F4">
      <w:pPr>
        <w:rPr>
          <w:b/>
          <w:color w:val="00B050"/>
        </w:rPr>
      </w:pPr>
      <w:r w:rsidRPr="002A585E">
        <w:rPr>
          <w:b/>
          <w:color w:val="0070C0"/>
        </w:rPr>
        <w:t>Orientée Sud-Est, Sud, Sud-Ouest, Ouest :</w:t>
      </w:r>
    </w:p>
    <w:p w:rsidR="00C075F4" w:rsidRDefault="00C075F4" w:rsidP="004C11AE">
      <w:pPr>
        <w:ind w:left="567"/>
        <w:rPr>
          <w:b/>
          <w:color w:val="FF0000"/>
        </w:rPr>
      </w:pPr>
    </w:p>
    <w:p w:rsidR="004C11AE" w:rsidRDefault="004C11AE" w:rsidP="004C11AE">
      <w:pPr>
        <w:ind w:left="567"/>
        <w:rPr>
          <w:b/>
          <w:color w:val="FF0000"/>
        </w:rPr>
      </w:pPr>
    </w:p>
    <w:p w:rsidR="004C11AE" w:rsidRDefault="004C11AE" w:rsidP="004C11AE">
      <w:pPr>
        <w:ind w:left="567"/>
        <w:rPr>
          <w:b/>
          <w:color w:val="FF0000"/>
        </w:rPr>
      </w:pPr>
    </w:p>
    <w:p w:rsidR="004C11AE" w:rsidRPr="0081627B" w:rsidRDefault="004C11AE" w:rsidP="004C11AE">
      <w:pPr>
        <w:ind w:left="567"/>
        <w:rPr>
          <w:b/>
          <w:color w:val="FF0000"/>
        </w:rPr>
      </w:pPr>
    </w:p>
    <w:p w:rsidR="00C075F4" w:rsidRDefault="00C075F4" w:rsidP="00C075F4"/>
    <w:p w:rsidR="00C075F4" w:rsidRDefault="00C075F4" w:rsidP="00C075F4">
      <w:pPr>
        <w:rPr>
          <w:b/>
          <w:color w:val="00B050"/>
        </w:rPr>
      </w:pPr>
      <w:r w:rsidRPr="0081627B">
        <w:rPr>
          <w:b/>
          <w:color w:val="00B050"/>
        </w:rPr>
        <w:t>Orientée</w:t>
      </w:r>
      <w:r>
        <w:rPr>
          <w:b/>
          <w:color w:val="00B050"/>
        </w:rPr>
        <w:t xml:space="preserve"> N</w:t>
      </w:r>
      <w:r w:rsidRPr="00EC0BBC">
        <w:rPr>
          <w:b/>
          <w:color w:val="00B050"/>
        </w:rPr>
        <w:t>ord-</w:t>
      </w:r>
      <w:r>
        <w:rPr>
          <w:b/>
          <w:color w:val="00B050"/>
        </w:rPr>
        <w:t>O</w:t>
      </w:r>
      <w:r w:rsidRPr="00EC0BBC">
        <w:rPr>
          <w:b/>
          <w:color w:val="00B050"/>
        </w:rPr>
        <w:t>uest</w:t>
      </w:r>
      <w:r>
        <w:rPr>
          <w:b/>
          <w:color w:val="00B050"/>
        </w:rPr>
        <w:t>, Nord, Nord-Est, Est :</w:t>
      </w:r>
    </w:p>
    <w:p w:rsidR="00C075F4" w:rsidRPr="004C11AE" w:rsidRDefault="00C075F4" w:rsidP="004C11AE">
      <w:pPr>
        <w:ind w:left="567"/>
        <w:rPr>
          <w:b/>
          <w:color w:val="FF0000"/>
        </w:rPr>
      </w:pPr>
    </w:p>
    <w:p w:rsidR="004C11AE" w:rsidRPr="004C11AE" w:rsidRDefault="004C11AE" w:rsidP="004C11AE">
      <w:pPr>
        <w:ind w:left="567"/>
        <w:rPr>
          <w:b/>
          <w:color w:val="FF0000"/>
        </w:rPr>
      </w:pPr>
    </w:p>
    <w:p w:rsidR="004C11AE" w:rsidRPr="004C11AE" w:rsidRDefault="004C11AE" w:rsidP="004C11AE">
      <w:pPr>
        <w:ind w:left="567"/>
        <w:rPr>
          <w:b/>
          <w:color w:val="FF0000"/>
        </w:rPr>
      </w:pPr>
    </w:p>
    <w:p w:rsidR="004C11AE" w:rsidRPr="004C11AE" w:rsidRDefault="004C11AE" w:rsidP="004C11AE">
      <w:pPr>
        <w:ind w:left="567"/>
        <w:rPr>
          <w:b/>
          <w:color w:val="FF0000"/>
        </w:rPr>
      </w:pPr>
    </w:p>
    <w:p w:rsidR="00C075F4" w:rsidRPr="004C11AE" w:rsidRDefault="00C075F4" w:rsidP="004C11AE">
      <w:pPr>
        <w:ind w:left="567"/>
        <w:rPr>
          <w:b/>
          <w:color w:val="FF0000"/>
        </w:rPr>
      </w:pPr>
    </w:p>
    <w:p w:rsidR="00C075F4" w:rsidRPr="004C11AE" w:rsidRDefault="00C075F4" w:rsidP="004C11AE">
      <w:pPr>
        <w:ind w:left="567"/>
        <w:rPr>
          <w:b/>
          <w:color w:val="FF0000"/>
        </w:rPr>
      </w:pPr>
    </w:p>
    <w:p w:rsidR="00C075F4" w:rsidRPr="004C11AE" w:rsidRDefault="00C075F4" w:rsidP="004C11AE">
      <w:pPr>
        <w:ind w:left="567"/>
        <w:rPr>
          <w:b/>
          <w:color w:val="FF0000"/>
        </w:rPr>
      </w:pPr>
    </w:p>
    <w:p w:rsidR="00C075F4" w:rsidRDefault="00C075F4" w:rsidP="00C075F4"/>
    <w:p w:rsidR="00C075F4" w:rsidRPr="00C075F4" w:rsidRDefault="00C075F4" w:rsidP="00C075F4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C075F4">
        <w:rPr>
          <w:rFonts w:ascii="Times New Roman" w:hAnsi="Times New Roman" w:cs="Times New Roman"/>
          <w:b w:val="0"/>
          <w:color w:val="000000"/>
        </w:rPr>
        <w:t xml:space="preserve">Calculez approximativement la surface des toitures (maison + garage). Retrouvez la pluviométrie moyenne annuelle sur la ville de Tours. </w:t>
      </w:r>
    </w:p>
    <w:p w:rsidR="00C075F4" w:rsidRPr="004C11AE" w:rsidRDefault="00C075F4" w:rsidP="004C11AE">
      <w:pPr>
        <w:ind w:left="567"/>
        <w:rPr>
          <w:b/>
          <w:color w:val="FF0000"/>
        </w:rPr>
      </w:pPr>
    </w:p>
    <w:p w:rsidR="004C11AE" w:rsidRPr="004C11AE" w:rsidRDefault="004C11AE" w:rsidP="004C11AE">
      <w:pPr>
        <w:ind w:left="567"/>
        <w:rPr>
          <w:b/>
          <w:color w:val="FF0000"/>
        </w:rPr>
      </w:pPr>
    </w:p>
    <w:p w:rsidR="004C11AE" w:rsidRPr="004C11AE" w:rsidRDefault="004C11AE" w:rsidP="004C11AE">
      <w:pPr>
        <w:ind w:left="567"/>
        <w:rPr>
          <w:b/>
          <w:color w:val="FF0000"/>
        </w:rPr>
      </w:pPr>
    </w:p>
    <w:p w:rsidR="004C11AE" w:rsidRPr="004C11AE" w:rsidRDefault="004C11AE" w:rsidP="004C11AE">
      <w:pPr>
        <w:ind w:left="567"/>
        <w:rPr>
          <w:b/>
          <w:color w:val="FF0000"/>
        </w:rPr>
      </w:pPr>
    </w:p>
    <w:p w:rsidR="004C11AE" w:rsidRPr="004C11AE" w:rsidRDefault="004C11AE" w:rsidP="004C11AE">
      <w:pPr>
        <w:ind w:left="567"/>
        <w:rPr>
          <w:b/>
          <w:color w:val="FF0000"/>
        </w:rPr>
      </w:pPr>
    </w:p>
    <w:p w:rsidR="004C11AE" w:rsidRPr="004C11AE" w:rsidRDefault="004C11AE" w:rsidP="004C11AE">
      <w:pPr>
        <w:ind w:left="567"/>
        <w:rPr>
          <w:b/>
          <w:color w:val="FF0000"/>
        </w:rPr>
      </w:pPr>
    </w:p>
    <w:p w:rsidR="004C11AE" w:rsidRPr="004C11AE" w:rsidRDefault="004C11AE" w:rsidP="004C11AE">
      <w:pPr>
        <w:ind w:left="567"/>
        <w:rPr>
          <w:b/>
          <w:color w:val="FF0000"/>
        </w:rPr>
      </w:pPr>
    </w:p>
    <w:p w:rsidR="004C11AE" w:rsidRPr="0081627B" w:rsidRDefault="004C11AE" w:rsidP="00C075F4"/>
    <w:p w:rsidR="00C075F4" w:rsidRPr="00C075F4" w:rsidRDefault="00C075F4" w:rsidP="00C075F4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C075F4">
        <w:rPr>
          <w:rFonts w:ascii="Times New Roman" w:hAnsi="Times New Roman" w:cs="Times New Roman"/>
          <w:b w:val="0"/>
          <w:color w:val="000000"/>
        </w:rPr>
        <w:t>À partir des données précédentes, calculez le volume d’eau de pluie canalisé par le toit terrasse qui pourrait être stocké et réutilisé dans la maison.</w:t>
      </w:r>
    </w:p>
    <w:p w:rsidR="00C075F4" w:rsidRPr="004C11AE" w:rsidRDefault="00C075F4" w:rsidP="004C11AE">
      <w:pPr>
        <w:ind w:left="567"/>
        <w:rPr>
          <w:b/>
          <w:color w:val="FF0000"/>
        </w:rPr>
      </w:pPr>
    </w:p>
    <w:p w:rsidR="004C11AE" w:rsidRPr="004C11AE" w:rsidRDefault="004C11AE" w:rsidP="004C11AE">
      <w:pPr>
        <w:ind w:left="567"/>
        <w:rPr>
          <w:b/>
          <w:color w:val="FF0000"/>
        </w:rPr>
      </w:pPr>
    </w:p>
    <w:p w:rsidR="004C11AE" w:rsidRPr="004C11AE" w:rsidRDefault="004C11AE" w:rsidP="004C11AE">
      <w:pPr>
        <w:ind w:left="567"/>
        <w:rPr>
          <w:b/>
          <w:color w:val="FF0000"/>
        </w:rPr>
      </w:pPr>
    </w:p>
    <w:p w:rsidR="00C075F4" w:rsidRDefault="00C075F4" w:rsidP="00C075F4">
      <w:bookmarkStart w:id="0" w:name="_GoBack"/>
      <w:bookmarkEnd w:id="0"/>
    </w:p>
    <w:p w:rsidR="006766AC" w:rsidRDefault="006766AC" w:rsidP="00C075F4"/>
    <w:p w:rsidR="00C075F4" w:rsidRDefault="00C075F4" w:rsidP="00C075F4">
      <w:r>
        <w:t>L’investissement nécessaire à l’installation d’un système de stockage d’eau pluviale coûterait 3000 €. Dans la ville où est construit le pavillon, le m</w:t>
      </w:r>
      <w:r>
        <w:rPr>
          <w:vertAlign w:val="superscript"/>
        </w:rPr>
        <w:t>3</w:t>
      </w:r>
      <w:r>
        <w:t xml:space="preserve"> d’eau revient à 3,80 €</w:t>
      </w:r>
      <w:r w:rsidRPr="008640B0">
        <w:t xml:space="preserve"> </w:t>
      </w:r>
      <w:r>
        <w:t>tout compris.</w:t>
      </w:r>
    </w:p>
    <w:p w:rsidR="00C075F4" w:rsidRDefault="00C075F4" w:rsidP="00C075F4"/>
    <w:p w:rsidR="00C075F4" w:rsidRPr="00C075F4" w:rsidRDefault="00C075F4" w:rsidP="00C075F4">
      <w:pPr>
        <w:pStyle w:val="Paragraphedeliste"/>
        <w:numPr>
          <w:ilvl w:val="1"/>
          <w:numId w:val="26"/>
        </w:numPr>
        <w:autoSpaceDE w:val="0"/>
        <w:autoSpaceDN w:val="0"/>
        <w:adjustRightInd w:val="0"/>
        <w:spacing w:after="120"/>
        <w:ind w:left="540" w:hanging="540"/>
        <w:jc w:val="both"/>
        <w:rPr>
          <w:rFonts w:ascii="Times New Roman" w:hAnsi="Times New Roman" w:cs="Times New Roman"/>
          <w:b w:val="0"/>
          <w:color w:val="000000"/>
        </w:rPr>
      </w:pPr>
      <w:r w:rsidRPr="00C075F4">
        <w:rPr>
          <w:rFonts w:ascii="Times New Roman" w:hAnsi="Times New Roman" w:cs="Times New Roman"/>
          <w:b w:val="0"/>
          <w:color w:val="000000"/>
        </w:rPr>
        <w:t>Calculez la durée d’amortissement de l’installation de stockage.</w:t>
      </w:r>
    </w:p>
    <w:p w:rsidR="00C075F4" w:rsidRPr="004C11AE" w:rsidRDefault="00C075F4" w:rsidP="004C11AE">
      <w:pPr>
        <w:ind w:left="567"/>
        <w:rPr>
          <w:b/>
          <w:color w:val="FF0000"/>
        </w:rPr>
      </w:pPr>
    </w:p>
    <w:p w:rsidR="00C075F4" w:rsidRPr="004C11AE" w:rsidRDefault="00C075F4" w:rsidP="004C11AE">
      <w:pPr>
        <w:ind w:left="567"/>
        <w:rPr>
          <w:b/>
          <w:color w:val="FF0000"/>
        </w:rPr>
      </w:pPr>
    </w:p>
    <w:p w:rsidR="00C075F4" w:rsidRPr="0055112C" w:rsidRDefault="00C075F4" w:rsidP="00C075F4"/>
    <w:p w:rsidR="00D544EF" w:rsidRDefault="00D544EF" w:rsidP="000830E0"/>
    <w:sectPr w:rsidR="00D544EF" w:rsidSect="00E06671">
      <w:footerReference w:type="default" r:id="rId12"/>
      <w:footerReference w:type="first" r:id="rId13"/>
      <w:pgSz w:w="11906" w:h="16838"/>
      <w:pgMar w:top="567" w:right="566" w:bottom="709" w:left="851" w:header="567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32033" w:rsidRDefault="00C32033" w:rsidP="00F53254">
      <w:r>
        <w:separator/>
      </w:r>
    </w:p>
  </w:endnote>
  <w:endnote w:type="continuationSeparator" w:id="0">
    <w:p w:rsidR="00C32033" w:rsidRDefault="00C32033" w:rsidP="00F532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mandine">
    <w:charset w:val="00"/>
    <w:family w:val="auto"/>
    <w:pitch w:val="variable"/>
    <w:sig w:usb0="8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510A9" w:rsidRPr="008F3E55" w:rsidRDefault="003510A9" w:rsidP="005A2F5B">
    <w:pPr>
      <w:tabs>
        <w:tab w:val="center" w:pos="5220"/>
        <w:tab w:val="left" w:pos="9639"/>
      </w:tabs>
      <w:jc w:val="left"/>
      <w:rPr>
        <w:rFonts w:eastAsia="Times New Roman"/>
        <w:sz w:val="20"/>
        <w:szCs w:val="20"/>
        <w:lang w:eastAsia="fr-FR"/>
      </w:rPr>
    </w:pPr>
    <w:r>
      <w:rPr>
        <w:sz w:val="20"/>
        <w:szCs w:val="20"/>
      </w:rPr>
      <w:t>Activité</w:t>
    </w:r>
    <w:r w:rsidRPr="006F3ED2">
      <w:rPr>
        <w:sz w:val="20"/>
        <w:szCs w:val="20"/>
      </w:rPr>
      <w:t xml:space="preserve"> </w:t>
    </w:r>
    <w:r w:rsidR="000B4D82">
      <w:rPr>
        <w:sz w:val="20"/>
        <w:szCs w:val="20"/>
      </w:rPr>
      <w:t>1</w:t>
    </w:r>
    <w:r>
      <w:rPr>
        <w:sz w:val="20"/>
        <w:szCs w:val="20"/>
      </w:rPr>
      <w:t xml:space="preserve"> : </w:t>
    </w:r>
    <w:r w:rsidR="000B4D82">
      <w:rPr>
        <w:sz w:val="20"/>
        <w:szCs w:val="20"/>
      </w:rPr>
      <w:t>S</w:t>
    </w:r>
    <w:r w:rsidR="000B4D82" w:rsidRPr="000B4D82">
      <w:rPr>
        <w:sz w:val="20"/>
        <w:szCs w:val="20"/>
      </w:rPr>
      <w:t>chémas architecturaux</w:t>
    </w:r>
    <w:r>
      <w:rPr>
        <w:sz w:val="20"/>
        <w:szCs w:val="20"/>
      </w:rPr>
      <w:tab/>
    </w:r>
    <w:r w:rsidRPr="00794FF9">
      <w:rPr>
        <w:sz w:val="20"/>
        <w:szCs w:val="20"/>
      </w:rPr>
      <w:tab/>
    </w:r>
    <w:sdt>
      <w:sdtPr>
        <w:rPr>
          <w:rFonts w:eastAsia="Times New Roman"/>
          <w:sz w:val="20"/>
          <w:szCs w:val="20"/>
          <w:lang w:eastAsia="fr-FR"/>
        </w:rPr>
        <w:id w:val="39724638"/>
        <w:docPartObj>
          <w:docPartGallery w:val="Page Numbers (Top of Page)"/>
          <w:docPartUnique/>
        </w:docPartObj>
      </w:sdtPr>
      <w:sdtEndPr/>
      <w:sdtContent>
        <w:r w:rsidRPr="00794FF9">
          <w:rPr>
            <w:rFonts w:eastAsia="Times New Roman"/>
            <w:sz w:val="20"/>
            <w:szCs w:val="20"/>
            <w:lang w:eastAsia="fr-FR"/>
          </w:rPr>
          <w:t xml:space="preserve">Page </w: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begin"/>
        </w:r>
        <w:r w:rsidRPr="00794FF9">
          <w:rPr>
            <w:rFonts w:eastAsia="Times New Roman"/>
            <w:sz w:val="20"/>
            <w:szCs w:val="20"/>
            <w:lang w:eastAsia="fr-FR"/>
          </w:rPr>
          <w:instrText xml:space="preserve"> PAGE </w:instrTex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separate"/>
        </w:r>
        <w:r w:rsidR="007C0DC6">
          <w:rPr>
            <w:rFonts w:eastAsia="Times New Roman"/>
            <w:noProof/>
            <w:sz w:val="20"/>
            <w:szCs w:val="20"/>
            <w:lang w:eastAsia="fr-FR"/>
          </w:rPr>
          <w:t>3</w: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end"/>
        </w:r>
        <w:r w:rsidRPr="00794FF9">
          <w:rPr>
            <w:rFonts w:eastAsia="Times New Roman"/>
            <w:sz w:val="20"/>
            <w:szCs w:val="20"/>
            <w:lang w:eastAsia="fr-FR"/>
          </w:rPr>
          <w:t>/</w: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begin"/>
        </w:r>
        <w:r w:rsidRPr="00794FF9">
          <w:rPr>
            <w:rFonts w:eastAsia="Times New Roman"/>
            <w:sz w:val="20"/>
            <w:szCs w:val="20"/>
            <w:lang w:eastAsia="fr-FR"/>
          </w:rPr>
          <w:instrText xml:space="preserve"> NUMPAGES  </w:instrTex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separate"/>
        </w:r>
        <w:r w:rsidR="007C0DC6">
          <w:rPr>
            <w:rFonts w:eastAsia="Times New Roman"/>
            <w:noProof/>
            <w:sz w:val="20"/>
            <w:szCs w:val="20"/>
            <w:lang w:eastAsia="fr-FR"/>
          </w:rPr>
          <w:t>3</w: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end"/>
        </w:r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510A9" w:rsidRPr="00794FF9" w:rsidRDefault="003510A9" w:rsidP="006F3ED2">
    <w:pPr>
      <w:tabs>
        <w:tab w:val="left" w:pos="5103"/>
        <w:tab w:val="left" w:pos="9639"/>
      </w:tabs>
      <w:jc w:val="left"/>
      <w:rPr>
        <w:rFonts w:eastAsia="Times New Roman"/>
        <w:sz w:val="20"/>
        <w:szCs w:val="20"/>
        <w:lang w:eastAsia="fr-FR"/>
      </w:rPr>
    </w:pPr>
    <w:r>
      <w:rPr>
        <w:sz w:val="20"/>
        <w:szCs w:val="20"/>
      </w:rPr>
      <w:t>SÉANCE</w:t>
    </w:r>
    <w:r w:rsidRPr="006F3ED2">
      <w:rPr>
        <w:sz w:val="20"/>
        <w:szCs w:val="20"/>
      </w:rPr>
      <w:t xml:space="preserve"> 1</w:t>
    </w:r>
    <w:r>
      <w:rPr>
        <w:sz w:val="20"/>
        <w:szCs w:val="20"/>
      </w:rPr>
      <w:t xml:space="preserve"> : </w:t>
    </w:r>
    <w:r w:rsidRPr="00B27C56">
      <w:rPr>
        <w:sz w:val="20"/>
        <w:szCs w:val="20"/>
      </w:rPr>
      <w:t>Présentation du développement durable</w:t>
    </w:r>
    <w:r>
      <w:rPr>
        <w:sz w:val="20"/>
        <w:szCs w:val="20"/>
      </w:rPr>
      <w:t xml:space="preserve">          </w:t>
    </w:r>
    <w:r w:rsidRPr="008F3E55">
      <w:rPr>
        <w:b/>
        <w:sz w:val="20"/>
        <w:szCs w:val="20"/>
      </w:rPr>
      <w:t>- SEQ</w:t>
    </w:r>
    <w:r>
      <w:rPr>
        <w:b/>
        <w:sz w:val="20"/>
        <w:szCs w:val="20"/>
      </w:rPr>
      <w:t>3</w:t>
    </w:r>
    <w:r w:rsidRPr="008F3E55">
      <w:rPr>
        <w:b/>
        <w:sz w:val="20"/>
        <w:szCs w:val="20"/>
      </w:rPr>
      <w:t xml:space="preserve"> : </w:t>
    </w:r>
    <w:r w:rsidRPr="00B27C56">
      <w:rPr>
        <w:b/>
        <w:sz w:val="20"/>
        <w:szCs w:val="20"/>
      </w:rPr>
      <w:t>Développement durable</w:t>
    </w:r>
    <w:r w:rsidRPr="008F3E55">
      <w:rPr>
        <w:b/>
        <w:sz w:val="20"/>
        <w:szCs w:val="20"/>
      </w:rPr>
      <w:t xml:space="preserve"> -</w:t>
    </w:r>
    <w:r w:rsidRPr="00794FF9">
      <w:rPr>
        <w:sz w:val="20"/>
        <w:szCs w:val="20"/>
      </w:rPr>
      <w:tab/>
    </w:r>
    <w:sdt>
      <w:sdtPr>
        <w:rPr>
          <w:rFonts w:eastAsia="Times New Roman"/>
          <w:sz w:val="20"/>
          <w:szCs w:val="20"/>
          <w:lang w:eastAsia="fr-FR"/>
        </w:rPr>
        <w:id w:val="11178817"/>
        <w:docPartObj>
          <w:docPartGallery w:val="Page Numbers (Top of Page)"/>
          <w:docPartUnique/>
        </w:docPartObj>
      </w:sdtPr>
      <w:sdtEndPr/>
      <w:sdtContent>
        <w:r w:rsidRPr="00794FF9">
          <w:rPr>
            <w:rFonts w:eastAsia="Times New Roman"/>
            <w:sz w:val="20"/>
            <w:szCs w:val="20"/>
            <w:lang w:eastAsia="fr-FR"/>
          </w:rPr>
          <w:t xml:space="preserve">Page </w: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begin"/>
        </w:r>
        <w:r w:rsidRPr="00794FF9">
          <w:rPr>
            <w:rFonts w:eastAsia="Times New Roman"/>
            <w:sz w:val="20"/>
            <w:szCs w:val="20"/>
            <w:lang w:eastAsia="fr-FR"/>
          </w:rPr>
          <w:instrText xml:space="preserve"> PAGE </w:instrTex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separate"/>
        </w:r>
        <w:r>
          <w:rPr>
            <w:rFonts w:eastAsia="Times New Roman"/>
            <w:noProof/>
            <w:sz w:val="20"/>
            <w:szCs w:val="20"/>
            <w:lang w:eastAsia="fr-FR"/>
          </w:rPr>
          <w:t>1</w: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end"/>
        </w:r>
        <w:r w:rsidRPr="00794FF9">
          <w:rPr>
            <w:rFonts w:eastAsia="Times New Roman"/>
            <w:sz w:val="20"/>
            <w:szCs w:val="20"/>
            <w:lang w:eastAsia="fr-FR"/>
          </w:rPr>
          <w:t>/</w: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begin"/>
        </w:r>
        <w:r w:rsidRPr="00794FF9">
          <w:rPr>
            <w:rFonts w:eastAsia="Times New Roman"/>
            <w:sz w:val="20"/>
            <w:szCs w:val="20"/>
            <w:lang w:eastAsia="fr-FR"/>
          </w:rPr>
          <w:instrText xml:space="preserve"> NUMPAGES  </w:instrTex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separate"/>
        </w:r>
        <w:r w:rsidR="007C0DC6">
          <w:rPr>
            <w:rFonts w:eastAsia="Times New Roman"/>
            <w:noProof/>
            <w:sz w:val="20"/>
            <w:szCs w:val="20"/>
            <w:lang w:eastAsia="fr-FR"/>
          </w:rPr>
          <w:t>3</w:t>
        </w:r>
        <w:r w:rsidRPr="00794FF9">
          <w:rPr>
            <w:rFonts w:eastAsia="Times New Roman"/>
            <w:sz w:val="20"/>
            <w:szCs w:val="20"/>
            <w:lang w:eastAsia="fr-FR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32033" w:rsidRDefault="00C32033" w:rsidP="00F53254">
      <w:r>
        <w:separator/>
      </w:r>
    </w:p>
  </w:footnote>
  <w:footnote w:type="continuationSeparator" w:id="0">
    <w:p w:rsidR="00C32033" w:rsidRDefault="00C32033" w:rsidP="00F5325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1.25pt;height:11.25pt" o:bullet="t">
        <v:imagedata r:id="rId1" o:title="art6F"/>
      </v:shape>
    </w:pict>
  </w:numPicBullet>
  <w:abstractNum w:abstractNumId="0" w15:restartNumberingAfterBreak="0">
    <w:nsid w:val="038827A4"/>
    <w:multiLevelType w:val="hybridMultilevel"/>
    <w:tmpl w:val="3CFE60E6"/>
    <w:lvl w:ilvl="0" w:tplc="6BD43BB0"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1449D6"/>
    <w:multiLevelType w:val="hybridMultilevel"/>
    <w:tmpl w:val="A47A77E6"/>
    <w:lvl w:ilvl="0" w:tplc="689494D0">
      <w:start w:val="1"/>
      <w:numFmt w:val="bullet"/>
      <w:lvlText w:val=""/>
      <w:lvlJc w:val="left"/>
      <w:pPr>
        <w:ind w:left="1571" w:hanging="360"/>
      </w:pPr>
      <w:rPr>
        <w:rFonts w:ascii="Wingdings 3" w:hAnsi="Wingdings 3" w:hint="default"/>
      </w:rPr>
    </w:lvl>
    <w:lvl w:ilvl="1" w:tplc="040C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" w15:restartNumberingAfterBreak="0">
    <w:nsid w:val="083B5F20"/>
    <w:multiLevelType w:val="hybridMultilevel"/>
    <w:tmpl w:val="188C14F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922829"/>
    <w:multiLevelType w:val="hybridMultilevel"/>
    <w:tmpl w:val="383E20EA"/>
    <w:lvl w:ilvl="0" w:tplc="D1041808">
      <w:start w:val="13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D1FE8AE4">
      <w:start w:val="1"/>
      <w:numFmt w:val="bullet"/>
      <w:lvlText w:val=""/>
      <w:lvlJc w:val="left"/>
      <w:pPr>
        <w:ind w:left="1440" w:hanging="360"/>
      </w:pPr>
      <w:rPr>
        <w:rFonts w:ascii="Wingdings 3" w:hAnsi="Wingdings 3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FD7F25"/>
    <w:multiLevelType w:val="hybridMultilevel"/>
    <w:tmpl w:val="51628498"/>
    <w:lvl w:ilvl="0" w:tplc="DBDC3CFC">
      <w:start w:val="9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D1FE8AE4">
      <w:start w:val="1"/>
      <w:numFmt w:val="bullet"/>
      <w:lvlText w:val=""/>
      <w:lvlJc w:val="left"/>
      <w:pPr>
        <w:ind w:left="1440" w:hanging="360"/>
      </w:pPr>
      <w:rPr>
        <w:rFonts w:ascii="Wingdings 3" w:hAnsi="Wingdings 3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122888"/>
    <w:multiLevelType w:val="hybridMultilevel"/>
    <w:tmpl w:val="867A83F4"/>
    <w:lvl w:ilvl="0" w:tplc="3D2880C4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535764"/>
    <w:multiLevelType w:val="hybridMultilevel"/>
    <w:tmpl w:val="65F0120E"/>
    <w:lvl w:ilvl="0" w:tplc="5F501D60">
      <w:start w:val="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AC397C"/>
    <w:multiLevelType w:val="hybridMultilevel"/>
    <w:tmpl w:val="1DCEAC0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741E71"/>
    <w:multiLevelType w:val="multilevel"/>
    <w:tmpl w:val="BD0C1A62"/>
    <w:lvl w:ilvl="0">
      <w:start w:val="1"/>
      <w:numFmt w:val="decimal"/>
      <w:pStyle w:val="Titre1"/>
      <w:lvlText w:val="%1)"/>
      <w:lvlJc w:val="left"/>
      <w:pPr>
        <w:ind w:left="432" w:hanging="432"/>
      </w:pPr>
      <w:rPr>
        <w:rFonts w:hint="default"/>
        <w:u w:val="none"/>
      </w:rPr>
    </w:lvl>
    <w:lvl w:ilvl="1">
      <w:start w:val="1"/>
      <w:numFmt w:val="decimal"/>
      <w:pStyle w:val="Titre2"/>
      <w:lvlText w:val="%1.%2)"/>
      <w:lvlJc w:val="left"/>
      <w:pPr>
        <w:ind w:left="576" w:hanging="576"/>
      </w:pPr>
      <w:rPr>
        <w:rFonts w:hint="default"/>
        <w:u w:val="none"/>
      </w:rPr>
    </w:lvl>
    <w:lvl w:ilvl="2">
      <w:start w:val="1"/>
      <w:numFmt w:val="decimal"/>
      <w:pStyle w:val="Titre3"/>
      <w:lvlText w:val="%1.%2.%3)"/>
      <w:lvlJc w:val="left"/>
      <w:pPr>
        <w:ind w:left="720" w:hanging="720"/>
      </w:pPr>
      <w:rPr>
        <w:rFonts w:hint="default"/>
        <w:i w:val="0"/>
      </w:r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 w15:restartNumberingAfterBreak="0">
    <w:nsid w:val="20EB08BB"/>
    <w:multiLevelType w:val="hybridMultilevel"/>
    <w:tmpl w:val="9D1E0BB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9D1481"/>
    <w:multiLevelType w:val="hybridMultilevel"/>
    <w:tmpl w:val="58624056"/>
    <w:lvl w:ilvl="0" w:tplc="5A84F090">
      <w:start w:val="1"/>
      <w:numFmt w:val="decimal"/>
      <w:lvlText w:val="Q%1 :"/>
      <w:lvlJc w:val="left"/>
      <w:pPr>
        <w:ind w:left="1794" w:hanging="360"/>
      </w:pPr>
      <w:rPr>
        <w:rFonts w:hint="default"/>
      </w:rPr>
    </w:lvl>
    <w:lvl w:ilvl="1" w:tplc="9050FADC">
      <w:start w:val="1"/>
      <w:numFmt w:val="decimal"/>
      <w:lvlText w:val="Q%2 :"/>
      <w:lvlJc w:val="left"/>
      <w:pPr>
        <w:ind w:left="644" w:hanging="360"/>
      </w:pPr>
      <w:rPr>
        <w:rFonts w:hint="default"/>
        <w:b/>
      </w:r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BB2619"/>
    <w:multiLevelType w:val="hybridMultilevel"/>
    <w:tmpl w:val="A3D4A254"/>
    <w:lvl w:ilvl="0" w:tplc="9BFC8D50">
      <w:start w:val="8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5F438B"/>
    <w:multiLevelType w:val="hybridMultilevel"/>
    <w:tmpl w:val="DE200906"/>
    <w:lvl w:ilvl="0" w:tplc="74102428">
      <w:start w:val="1"/>
      <w:numFmt w:val="decimal"/>
      <w:lvlText w:val="%1."/>
      <w:lvlJc w:val="left"/>
      <w:pPr>
        <w:ind w:left="1077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254CDF"/>
    <w:multiLevelType w:val="hybridMultilevel"/>
    <w:tmpl w:val="DA4C18A0"/>
    <w:lvl w:ilvl="0" w:tplc="AA1C9674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D1FE8AE4">
      <w:start w:val="1"/>
      <w:numFmt w:val="bullet"/>
      <w:lvlText w:val=""/>
      <w:lvlJc w:val="left"/>
      <w:pPr>
        <w:ind w:left="1440" w:hanging="360"/>
      </w:pPr>
      <w:rPr>
        <w:rFonts w:ascii="Wingdings 3" w:hAnsi="Wingdings 3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8C2FEE"/>
    <w:multiLevelType w:val="hybridMultilevel"/>
    <w:tmpl w:val="ED4617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84644F"/>
    <w:multiLevelType w:val="hybridMultilevel"/>
    <w:tmpl w:val="E7067890"/>
    <w:lvl w:ilvl="0" w:tplc="040C0001">
      <w:start w:val="1"/>
      <w:numFmt w:val="bullet"/>
      <w:lvlText w:val=""/>
      <w:lvlJc w:val="left"/>
      <w:pPr>
        <w:ind w:left="369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441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513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85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657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729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801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873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9457" w:hanging="360"/>
      </w:pPr>
      <w:rPr>
        <w:rFonts w:ascii="Wingdings" w:hAnsi="Wingdings" w:hint="default"/>
      </w:rPr>
    </w:lvl>
  </w:abstractNum>
  <w:abstractNum w:abstractNumId="16" w15:restartNumberingAfterBreak="0">
    <w:nsid w:val="3600695E"/>
    <w:multiLevelType w:val="hybridMultilevel"/>
    <w:tmpl w:val="659ED0CC"/>
    <w:lvl w:ilvl="0" w:tplc="040C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57EDBDC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1C86B08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A36AE66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476103A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6E61696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EBA36C0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C1CD43A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6D641E0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 w15:restartNumberingAfterBreak="0">
    <w:nsid w:val="516251B5"/>
    <w:multiLevelType w:val="hybridMultilevel"/>
    <w:tmpl w:val="4F4C7AC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31E5B28">
      <w:numFmt w:val="bullet"/>
      <w:lvlText w:val="-"/>
      <w:lvlJc w:val="left"/>
      <w:pPr>
        <w:ind w:left="2160" w:hanging="360"/>
      </w:pPr>
      <w:rPr>
        <w:rFonts w:ascii="Amandine" w:eastAsia="Calibri" w:hAnsi="Amandine" w:cs="Times New Roman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387424"/>
    <w:multiLevelType w:val="hybridMultilevel"/>
    <w:tmpl w:val="EB50ED56"/>
    <w:lvl w:ilvl="0" w:tplc="DBDC3CFC">
      <w:start w:val="9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D1FE8AE4">
      <w:start w:val="1"/>
      <w:numFmt w:val="bullet"/>
      <w:lvlText w:val=""/>
      <w:lvlJc w:val="left"/>
      <w:pPr>
        <w:ind w:left="1440" w:hanging="360"/>
      </w:pPr>
      <w:rPr>
        <w:rFonts w:ascii="Wingdings 3" w:hAnsi="Wingdings 3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EC27F8E"/>
    <w:multiLevelType w:val="hybridMultilevel"/>
    <w:tmpl w:val="9AF8B6DA"/>
    <w:lvl w:ilvl="0" w:tplc="040C0011">
      <w:start w:val="1"/>
      <w:numFmt w:val="decimal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8957554"/>
    <w:multiLevelType w:val="hybridMultilevel"/>
    <w:tmpl w:val="B83E9E4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B643404"/>
    <w:multiLevelType w:val="hybridMultilevel"/>
    <w:tmpl w:val="6FB85C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3179D2"/>
    <w:multiLevelType w:val="hybridMultilevel"/>
    <w:tmpl w:val="67B05A0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D1FE8AE4">
      <w:start w:val="1"/>
      <w:numFmt w:val="bullet"/>
      <w:lvlText w:val=""/>
      <w:lvlJc w:val="left"/>
      <w:pPr>
        <w:ind w:left="1440" w:hanging="360"/>
      </w:pPr>
      <w:rPr>
        <w:rFonts w:ascii="Wingdings 3" w:hAnsi="Wingdings 3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13D7560"/>
    <w:multiLevelType w:val="multilevel"/>
    <w:tmpl w:val="B45A5FB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760905B6"/>
    <w:multiLevelType w:val="hybridMultilevel"/>
    <w:tmpl w:val="9C20E0A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850CC8"/>
    <w:multiLevelType w:val="hybridMultilevel"/>
    <w:tmpl w:val="A99C51FC"/>
    <w:lvl w:ilvl="0" w:tplc="B1965BB6">
      <w:start w:val="4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D1FE8AE4">
      <w:start w:val="1"/>
      <w:numFmt w:val="bullet"/>
      <w:lvlText w:val=""/>
      <w:lvlJc w:val="left"/>
      <w:pPr>
        <w:ind w:left="1440" w:hanging="360"/>
      </w:pPr>
      <w:rPr>
        <w:rFonts w:ascii="Wingdings 3" w:hAnsi="Wingdings 3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EDE5D85"/>
    <w:multiLevelType w:val="hybridMultilevel"/>
    <w:tmpl w:val="A0704FC6"/>
    <w:lvl w:ilvl="0" w:tplc="0DD8577C">
      <w:start w:val="5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D1FE8AE4">
      <w:start w:val="1"/>
      <w:numFmt w:val="bullet"/>
      <w:lvlText w:val=""/>
      <w:lvlJc w:val="left"/>
      <w:pPr>
        <w:ind w:left="1440" w:hanging="360"/>
      </w:pPr>
      <w:rPr>
        <w:rFonts w:ascii="Wingdings 3" w:hAnsi="Wingdings 3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8"/>
  </w:num>
  <w:num w:numId="3">
    <w:abstractNumId w:val="15"/>
  </w:num>
  <w:num w:numId="4">
    <w:abstractNumId w:val="11"/>
  </w:num>
  <w:num w:numId="5">
    <w:abstractNumId w:val="17"/>
  </w:num>
  <w:num w:numId="6">
    <w:abstractNumId w:val="25"/>
  </w:num>
  <w:num w:numId="7">
    <w:abstractNumId w:val="22"/>
  </w:num>
  <w:num w:numId="8">
    <w:abstractNumId w:val="1"/>
  </w:num>
  <w:num w:numId="9">
    <w:abstractNumId w:val="6"/>
  </w:num>
  <w:num w:numId="10">
    <w:abstractNumId w:val="23"/>
  </w:num>
  <w:num w:numId="11">
    <w:abstractNumId w:val="20"/>
  </w:num>
  <w:num w:numId="12">
    <w:abstractNumId w:val="9"/>
  </w:num>
  <w:num w:numId="13">
    <w:abstractNumId w:val="23"/>
  </w:num>
  <w:num w:numId="14">
    <w:abstractNumId w:val="23"/>
  </w:num>
  <w:num w:numId="15">
    <w:abstractNumId w:val="23"/>
  </w:num>
  <w:num w:numId="16">
    <w:abstractNumId w:val="21"/>
  </w:num>
  <w:num w:numId="17">
    <w:abstractNumId w:val="7"/>
  </w:num>
  <w:num w:numId="18">
    <w:abstractNumId w:val="0"/>
  </w:num>
  <w:num w:numId="19">
    <w:abstractNumId w:val="23"/>
  </w:num>
  <w:num w:numId="20">
    <w:abstractNumId w:val="23"/>
  </w:num>
  <w:num w:numId="21">
    <w:abstractNumId w:val="23"/>
  </w:num>
  <w:num w:numId="22">
    <w:abstractNumId w:val="23"/>
  </w:num>
  <w:num w:numId="23">
    <w:abstractNumId w:val="16"/>
  </w:num>
  <w:num w:numId="24">
    <w:abstractNumId w:val="2"/>
  </w:num>
  <w:num w:numId="25">
    <w:abstractNumId w:val="12"/>
  </w:num>
  <w:num w:numId="26">
    <w:abstractNumId w:val="10"/>
  </w:num>
  <w:num w:numId="27">
    <w:abstractNumId w:val="23"/>
  </w:num>
  <w:num w:numId="28">
    <w:abstractNumId w:val="23"/>
  </w:num>
  <w:num w:numId="29">
    <w:abstractNumId w:val="23"/>
  </w:num>
  <w:num w:numId="30">
    <w:abstractNumId w:val="23"/>
  </w:num>
  <w:num w:numId="31">
    <w:abstractNumId w:val="23"/>
  </w:num>
  <w:num w:numId="32">
    <w:abstractNumId w:val="23"/>
  </w:num>
  <w:num w:numId="33">
    <w:abstractNumId w:val="19"/>
  </w:num>
  <w:num w:numId="34">
    <w:abstractNumId w:val="18"/>
  </w:num>
  <w:num w:numId="35">
    <w:abstractNumId w:val="26"/>
  </w:num>
  <w:num w:numId="36">
    <w:abstractNumId w:val="13"/>
  </w:num>
  <w:num w:numId="37">
    <w:abstractNumId w:val="3"/>
  </w:num>
  <w:num w:numId="38">
    <w:abstractNumId w:val="4"/>
  </w:num>
  <w:num w:numId="39">
    <w:abstractNumId w:val="14"/>
  </w:num>
  <w:num w:numId="40">
    <w:abstractNumId w:val="5"/>
  </w:num>
  <w:num w:numId="41">
    <w:abstractNumId w:val="24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702B"/>
    <w:rsid w:val="00025946"/>
    <w:rsid w:val="00025C9F"/>
    <w:rsid w:val="00026555"/>
    <w:rsid w:val="0003016F"/>
    <w:rsid w:val="00034DB3"/>
    <w:rsid w:val="00061FB7"/>
    <w:rsid w:val="000830E0"/>
    <w:rsid w:val="00083559"/>
    <w:rsid w:val="000B3B16"/>
    <w:rsid w:val="000B4D82"/>
    <w:rsid w:val="000B595B"/>
    <w:rsid w:val="000C5EA1"/>
    <w:rsid w:val="000D1300"/>
    <w:rsid w:val="000E08EA"/>
    <w:rsid w:val="000E5D6E"/>
    <w:rsid w:val="0010094F"/>
    <w:rsid w:val="001150AC"/>
    <w:rsid w:val="001210BE"/>
    <w:rsid w:val="00122041"/>
    <w:rsid w:val="001630BA"/>
    <w:rsid w:val="001771C2"/>
    <w:rsid w:val="001B6658"/>
    <w:rsid w:val="001D4A86"/>
    <w:rsid w:val="001E4AB0"/>
    <w:rsid w:val="001E4CFE"/>
    <w:rsid w:val="001E57F2"/>
    <w:rsid w:val="001F7D74"/>
    <w:rsid w:val="0020115C"/>
    <w:rsid w:val="002050C6"/>
    <w:rsid w:val="0023542C"/>
    <w:rsid w:val="00250FD1"/>
    <w:rsid w:val="0026196D"/>
    <w:rsid w:val="00281A73"/>
    <w:rsid w:val="0028540E"/>
    <w:rsid w:val="002921F8"/>
    <w:rsid w:val="00295D8F"/>
    <w:rsid w:val="002B1045"/>
    <w:rsid w:val="002D50A1"/>
    <w:rsid w:val="002F262D"/>
    <w:rsid w:val="002F387B"/>
    <w:rsid w:val="0031263C"/>
    <w:rsid w:val="00313CDA"/>
    <w:rsid w:val="00315DFE"/>
    <w:rsid w:val="00320DD2"/>
    <w:rsid w:val="00321AD2"/>
    <w:rsid w:val="00325C05"/>
    <w:rsid w:val="00330275"/>
    <w:rsid w:val="0033181F"/>
    <w:rsid w:val="003510A9"/>
    <w:rsid w:val="003618B9"/>
    <w:rsid w:val="0037397A"/>
    <w:rsid w:val="00385727"/>
    <w:rsid w:val="00392F0B"/>
    <w:rsid w:val="003B6711"/>
    <w:rsid w:val="003C3222"/>
    <w:rsid w:val="003E2EAE"/>
    <w:rsid w:val="003F0891"/>
    <w:rsid w:val="003F1678"/>
    <w:rsid w:val="003F786B"/>
    <w:rsid w:val="004334D6"/>
    <w:rsid w:val="00447EA5"/>
    <w:rsid w:val="00451202"/>
    <w:rsid w:val="00456566"/>
    <w:rsid w:val="004715C4"/>
    <w:rsid w:val="004729E2"/>
    <w:rsid w:val="00480A16"/>
    <w:rsid w:val="00485A5D"/>
    <w:rsid w:val="004B3E16"/>
    <w:rsid w:val="004C11AE"/>
    <w:rsid w:val="0051493C"/>
    <w:rsid w:val="00514C70"/>
    <w:rsid w:val="00540E30"/>
    <w:rsid w:val="00542C65"/>
    <w:rsid w:val="0054661A"/>
    <w:rsid w:val="0055209E"/>
    <w:rsid w:val="00563DCF"/>
    <w:rsid w:val="00570C1F"/>
    <w:rsid w:val="00575674"/>
    <w:rsid w:val="00576456"/>
    <w:rsid w:val="00583EEB"/>
    <w:rsid w:val="00590DD7"/>
    <w:rsid w:val="005922F1"/>
    <w:rsid w:val="005A19A2"/>
    <w:rsid w:val="005A2F5B"/>
    <w:rsid w:val="005A572B"/>
    <w:rsid w:val="005B1D6A"/>
    <w:rsid w:val="005D1C0B"/>
    <w:rsid w:val="005E533F"/>
    <w:rsid w:val="005E5E72"/>
    <w:rsid w:val="00611223"/>
    <w:rsid w:val="00612696"/>
    <w:rsid w:val="0061407A"/>
    <w:rsid w:val="006519A0"/>
    <w:rsid w:val="00654FF5"/>
    <w:rsid w:val="0066148A"/>
    <w:rsid w:val="006766AC"/>
    <w:rsid w:val="00680325"/>
    <w:rsid w:val="006905B3"/>
    <w:rsid w:val="006A4935"/>
    <w:rsid w:val="006A51B2"/>
    <w:rsid w:val="006A6F88"/>
    <w:rsid w:val="006B3301"/>
    <w:rsid w:val="006B4354"/>
    <w:rsid w:val="006E302C"/>
    <w:rsid w:val="006E325C"/>
    <w:rsid w:val="006E559C"/>
    <w:rsid w:val="006F0EDD"/>
    <w:rsid w:val="006F0F7E"/>
    <w:rsid w:val="006F2858"/>
    <w:rsid w:val="006F3ED2"/>
    <w:rsid w:val="007058CF"/>
    <w:rsid w:val="00707D4E"/>
    <w:rsid w:val="00710D22"/>
    <w:rsid w:val="00713FC3"/>
    <w:rsid w:val="00725D36"/>
    <w:rsid w:val="00727ED0"/>
    <w:rsid w:val="0073431C"/>
    <w:rsid w:val="00770D28"/>
    <w:rsid w:val="0079453B"/>
    <w:rsid w:val="00794FF9"/>
    <w:rsid w:val="007A13B6"/>
    <w:rsid w:val="007B149A"/>
    <w:rsid w:val="007C0DC6"/>
    <w:rsid w:val="007C143C"/>
    <w:rsid w:val="007D1BB8"/>
    <w:rsid w:val="007E3EFB"/>
    <w:rsid w:val="007E4FF7"/>
    <w:rsid w:val="007E7B1B"/>
    <w:rsid w:val="008015FE"/>
    <w:rsid w:val="0080455E"/>
    <w:rsid w:val="008145D3"/>
    <w:rsid w:val="00823E0D"/>
    <w:rsid w:val="00826CA2"/>
    <w:rsid w:val="00834F6F"/>
    <w:rsid w:val="00842C22"/>
    <w:rsid w:val="00844B4B"/>
    <w:rsid w:val="00865A9B"/>
    <w:rsid w:val="0086761E"/>
    <w:rsid w:val="00883C9D"/>
    <w:rsid w:val="008B5FC2"/>
    <w:rsid w:val="008D6AF5"/>
    <w:rsid w:val="008F3E55"/>
    <w:rsid w:val="0090085C"/>
    <w:rsid w:val="009134C8"/>
    <w:rsid w:val="00915653"/>
    <w:rsid w:val="009216CA"/>
    <w:rsid w:val="009552A9"/>
    <w:rsid w:val="009651FC"/>
    <w:rsid w:val="009679EA"/>
    <w:rsid w:val="00980349"/>
    <w:rsid w:val="0098085D"/>
    <w:rsid w:val="00992D82"/>
    <w:rsid w:val="00996D0F"/>
    <w:rsid w:val="009A3A67"/>
    <w:rsid w:val="009C4C90"/>
    <w:rsid w:val="009D291A"/>
    <w:rsid w:val="009D2F66"/>
    <w:rsid w:val="00A050A6"/>
    <w:rsid w:val="00A11A65"/>
    <w:rsid w:val="00A2196C"/>
    <w:rsid w:val="00A27DB8"/>
    <w:rsid w:val="00A31F8F"/>
    <w:rsid w:val="00A93DE0"/>
    <w:rsid w:val="00A966E1"/>
    <w:rsid w:val="00AA1307"/>
    <w:rsid w:val="00AA2C63"/>
    <w:rsid w:val="00AA7DD0"/>
    <w:rsid w:val="00AB027A"/>
    <w:rsid w:val="00AB3B6E"/>
    <w:rsid w:val="00AB3BF4"/>
    <w:rsid w:val="00AC5A80"/>
    <w:rsid w:val="00AD065D"/>
    <w:rsid w:val="00AD5C55"/>
    <w:rsid w:val="00AE5616"/>
    <w:rsid w:val="00B071CC"/>
    <w:rsid w:val="00B134D0"/>
    <w:rsid w:val="00B16BAA"/>
    <w:rsid w:val="00B1794B"/>
    <w:rsid w:val="00B21C46"/>
    <w:rsid w:val="00B27C56"/>
    <w:rsid w:val="00B36DC0"/>
    <w:rsid w:val="00B45BBF"/>
    <w:rsid w:val="00B50CB3"/>
    <w:rsid w:val="00B742E2"/>
    <w:rsid w:val="00B82856"/>
    <w:rsid w:val="00B93301"/>
    <w:rsid w:val="00BA573D"/>
    <w:rsid w:val="00BB3B99"/>
    <w:rsid w:val="00BD20C7"/>
    <w:rsid w:val="00BD433B"/>
    <w:rsid w:val="00BE7360"/>
    <w:rsid w:val="00C06CD1"/>
    <w:rsid w:val="00C075F4"/>
    <w:rsid w:val="00C17085"/>
    <w:rsid w:val="00C32033"/>
    <w:rsid w:val="00C33C88"/>
    <w:rsid w:val="00C43CCF"/>
    <w:rsid w:val="00C44DF9"/>
    <w:rsid w:val="00C45E60"/>
    <w:rsid w:val="00C46EC6"/>
    <w:rsid w:val="00C53F0E"/>
    <w:rsid w:val="00C5476A"/>
    <w:rsid w:val="00C63845"/>
    <w:rsid w:val="00C6447C"/>
    <w:rsid w:val="00C668F6"/>
    <w:rsid w:val="00C81C9E"/>
    <w:rsid w:val="00C83058"/>
    <w:rsid w:val="00C84564"/>
    <w:rsid w:val="00C845B5"/>
    <w:rsid w:val="00C87EE7"/>
    <w:rsid w:val="00CA470F"/>
    <w:rsid w:val="00CA748B"/>
    <w:rsid w:val="00CE70F1"/>
    <w:rsid w:val="00CF12CB"/>
    <w:rsid w:val="00D37CF8"/>
    <w:rsid w:val="00D41F82"/>
    <w:rsid w:val="00D477B0"/>
    <w:rsid w:val="00D544EF"/>
    <w:rsid w:val="00D61B86"/>
    <w:rsid w:val="00D81774"/>
    <w:rsid w:val="00DB6A54"/>
    <w:rsid w:val="00DC4733"/>
    <w:rsid w:val="00DE702B"/>
    <w:rsid w:val="00E02C26"/>
    <w:rsid w:val="00E06671"/>
    <w:rsid w:val="00E34486"/>
    <w:rsid w:val="00E363D2"/>
    <w:rsid w:val="00E42E64"/>
    <w:rsid w:val="00E45161"/>
    <w:rsid w:val="00E60758"/>
    <w:rsid w:val="00E726A0"/>
    <w:rsid w:val="00E85757"/>
    <w:rsid w:val="00E877C7"/>
    <w:rsid w:val="00E90CD3"/>
    <w:rsid w:val="00E9783D"/>
    <w:rsid w:val="00EA160C"/>
    <w:rsid w:val="00EB5473"/>
    <w:rsid w:val="00EB64E3"/>
    <w:rsid w:val="00EC5297"/>
    <w:rsid w:val="00EC75F9"/>
    <w:rsid w:val="00ED0AD6"/>
    <w:rsid w:val="00ED3DAB"/>
    <w:rsid w:val="00EF2E5B"/>
    <w:rsid w:val="00EF7728"/>
    <w:rsid w:val="00F026E1"/>
    <w:rsid w:val="00F03FB4"/>
    <w:rsid w:val="00F2021E"/>
    <w:rsid w:val="00F4486B"/>
    <w:rsid w:val="00F53254"/>
    <w:rsid w:val="00F53AC9"/>
    <w:rsid w:val="00F568C7"/>
    <w:rsid w:val="00F63717"/>
    <w:rsid w:val="00F64BE7"/>
    <w:rsid w:val="00F65679"/>
    <w:rsid w:val="00F70916"/>
    <w:rsid w:val="00F8017E"/>
    <w:rsid w:val="00F80696"/>
    <w:rsid w:val="00F839BA"/>
    <w:rsid w:val="00F858F5"/>
    <w:rsid w:val="00F9409D"/>
    <w:rsid w:val="00FA1F94"/>
    <w:rsid w:val="00FB5996"/>
    <w:rsid w:val="00FC66F2"/>
    <w:rsid w:val="00FD18BF"/>
    <w:rsid w:val="00FF0C5B"/>
    <w:rsid w:val="00FF13B5"/>
    <w:rsid w:val="00FF6B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99D2FE3F-7BE9-4294-9F35-7EC7B345E6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F6B6A"/>
    <w:pPr>
      <w:spacing w:after="0" w:line="240" w:lineRule="auto"/>
      <w:jc w:val="both"/>
    </w:pPr>
    <w:rPr>
      <w:rFonts w:ascii="Times New Roman" w:hAnsi="Times New Roman" w:cs="Times New Roman"/>
      <w:sz w:val="24"/>
      <w:szCs w:val="24"/>
    </w:rPr>
  </w:style>
  <w:style w:type="paragraph" w:styleId="Titre1">
    <w:name w:val="heading 1"/>
    <w:basedOn w:val="Normal"/>
    <w:next w:val="Normal"/>
    <w:link w:val="Titre1Car"/>
    <w:uiPriority w:val="9"/>
    <w:qFormat/>
    <w:rsid w:val="001150AC"/>
    <w:pPr>
      <w:keepNext/>
      <w:keepLines/>
      <w:numPr>
        <w:numId w:val="2"/>
      </w:numPr>
      <w:spacing w:after="120"/>
      <w:ind w:left="180"/>
      <w:jc w:val="left"/>
      <w:outlineLvl w:val="0"/>
    </w:pPr>
    <w:rPr>
      <w:rFonts w:ascii="Comic Sans MS" w:eastAsiaTheme="majorEastAsia" w:hAnsi="Comic Sans MS" w:cstheme="majorBidi"/>
      <w:b/>
      <w:bCs/>
      <w:color w:val="0000FF"/>
      <w:sz w:val="28"/>
      <w:szCs w:val="28"/>
      <w:u w:val="single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C6447C"/>
    <w:pPr>
      <w:keepNext/>
      <w:keepLines/>
      <w:numPr>
        <w:ilvl w:val="1"/>
        <w:numId w:val="2"/>
      </w:numPr>
      <w:spacing w:after="60"/>
      <w:jc w:val="left"/>
      <w:outlineLvl w:val="1"/>
    </w:pPr>
    <w:rPr>
      <w:rFonts w:ascii="Arial" w:eastAsiaTheme="majorEastAsia" w:hAnsi="Arial" w:cs="Arial"/>
      <w:b/>
      <w:bCs/>
      <w:color w:val="FF0000"/>
      <w:u w:val="single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C6447C"/>
    <w:pPr>
      <w:keepNext/>
      <w:keepLines/>
      <w:numPr>
        <w:ilvl w:val="2"/>
        <w:numId w:val="2"/>
      </w:numPr>
      <w:jc w:val="left"/>
      <w:outlineLvl w:val="2"/>
    </w:pPr>
    <w:rPr>
      <w:rFonts w:eastAsiaTheme="majorEastAsia"/>
      <w:b/>
      <w:bCs/>
      <w:color w:val="00B050"/>
      <w:u w:val="single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C6447C"/>
    <w:pPr>
      <w:keepNext/>
      <w:keepLines/>
      <w:numPr>
        <w:ilvl w:val="3"/>
        <w:numId w:val="2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C6447C"/>
    <w:pPr>
      <w:keepNext/>
      <w:keepLines/>
      <w:numPr>
        <w:ilvl w:val="5"/>
        <w:numId w:val="2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C6447C"/>
    <w:pPr>
      <w:keepNext/>
      <w:keepLines/>
      <w:numPr>
        <w:ilvl w:val="6"/>
        <w:numId w:val="2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C6447C"/>
    <w:pPr>
      <w:keepNext/>
      <w:keepLines/>
      <w:numPr>
        <w:ilvl w:val="7"/>
        <w:numId w:val="2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C6447C"/>
    <w:pPr>
      <w:keepNext/>
      <w:keepLines/>
      <w:numPr>
        <w:ilvl w:val="8"/>
        <w:numId w:val="2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aliases w:val="Grand Titre"/>
    <w:basedOn w:val="Normal"/>
    <w:next w:val="Normal"/>
    <w:link w:val="TitreCar"/>
    <w:autoRedefine/>
    <w:uiPriority w:val="10"/>
    <w:qFormat/>
    <w:rsid w:val="00C44DF9"/>
    <w:pPr>
      <w:spacing w:after="240"/>
      <w:jc w:val="center"/>
      <w:outlineLvl w:val="0"/>
    </w:pPr>
    <w:rPr>
      <w:rFonts w:ascii="Arial" w:eastAsiaTheme="majorEastAsia" w:hAnsi="Arial" w:cstheme="majorBidi"/>
      <w:b/>
      <w:caps/>
      <w:color w:val="FF0000"/>
      <w:spacing w:val="5"/>
      <w:kern w:val="28"/>
      <w:sz w:val="28"/>
      <w:szCs w:val="52"/>
      <w:u w:val="single"/>
    </w:rPr>
  </w:style>
  <w:style w:type="character" w:customStyle="1" w:styleId="TitreCar">
    <w:name w:val="Titre Car"/>
    <w:aliases w:val="Grand Titre Car"/>
    <w:basedOn w:val="Policepardfaut"/>
    <w:link w:val="Titre"/>
    <w:uiPriority w:val="10"/>
    <w:rsid w:val="00C44DF9"/>
    <w:rPr>
      <w:rFonts w:ascii="Arial" w:eastAsiaTheme="majorEastAsia" w:hAnsi="Arial" w:cstheme="majorBidi"/>
      <w:b/>
      <w:caps/>
      <w:color w:val="FF0000"/>
      <w:spacing w:val="5"/>
      <w:kern w:val="28"/>
      <w:sz w:val="28"/>
      <w:szCs w:val="52"/>
      <w:u w:val="single"/>
    </w:rPr>
  </w:style>
  <w:style w:type="character" w:customStyle="1" w:styleId="Titre1Car">
    <w:name w:val="Titre 1 Car"/>
    <w:basedOn w:val="Policepardfaut"/>
    <w:link w:val="Titre1"/>
    <w:uiPriority w:val="9"/>
    <w:rsid w:val="001150AC"/>
    <w:rPr>
      <w:rFonts w:ascii="Comic Sans MS" w:eastAsiaTheme="majorEastAsia" w:hAnsi="Comic Sans MS" w:cstheme="majorBidi"/>
      <w:b/>
      <w:bCs/>
      <w:color w:val="0000FF"/>
      <w:sz w:val="28"/>
      <w:szCs w:val="28"/>
      <w:u w:val="single"/>
    </w:rPr>
  </w:style>
  <w:style w:type="paragraph" w:styleId="Paragraphedeliste">
    <w:name w:val="List Paragraph"/>
    <w:basedOn w:val="Normal"/>
    <w:uiPriority w:val="34"/>
    <w:qFormat/>
    <w:rsid w:val="00A93DE0"/>
    <w:pPr>
      <w:contextualSpacing/>
      <w:jc w:val="left"/>
    </w:pPr>
    <w:rPr>
      <w:rFonts w:ascii="Arial" w:hAnsi="Arial" w:cs="Arial"/>
      <w:b/>
      <w:color w:val="FF0000"/>
    </w:rPr>
  </w:style>
  <w:style w:type="character" w:customStyle="1" w:styleId="Titre2Car">
    <w:name w:val="Titre 2 Car"/>
    <w:basedOn w:val="Policepardfaut"/>
    <w:link w:val="Titre2"/>
    <w:uiPriority w:val="9"/>
    <w:rsid w:val="00C6447C"/>
    <w:rPr>
      <w:rFonts w:ascii="Arial" w:eastAsiaTheme="majorEastAsia" w:hAnsi="Arial" w:cs="Arial"/>
      <w:b/>
      <w:bCs/>
      <w:color w:val="FF0000"/>
      <w:sz w:val="24"/>
      <w:szCs w:val="24"/>
      <w:u w:val="single"/>
    </w:rPr>
  </w:style>
  <w:style w:type="character" w:customStyle="1" w:styleId="Titre3Car">
    <w:name w:val="Titre 3 Car"/>
    <w:basedOn w:val="Policepardfaut"/>
    <w:link w:val="Titre3"/>
    <w:uiPriority w:val="9"/>
    <w:rsid w:val="00C6447C"/>
    <w:rPr>
      <w:rFonts w:ascii="Times New Roman" w:eastAsiaTheme="majorEastAsia" w:hAnsi="Times New Roman" w:cs="Times New Roman"/>
      <w:b/>
      <w:bCs/>
      <w:color w:val="00B050"/>
      <w:sz w:val="24"/>
      <w:szCs w:val="24"/>
      <w:u w:val="single"/>
    </w:rPr>
  </w:style>
  <w:style w:type="character" w:customStyle="1" w:styleId="Titre4Car">
    <w:name w:val="Titre 4 Car"/>
    <w:basedOn w:val="Policepardfaut"/>
    <w:link w:val="Titre4"/>
    <w:uiPriority w:val="9"/>
    <w:semiHidden/>
    <w:rsid w:val="00C6447C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customStyle="1" w:styleId="Titre6Car">
    <w:name w:val="Titre 6 Car"/>
    <w:basedOn w:val="Policepardfaut"/>
    <w:link w:val="Titre6"/>
    <w:uiPriority w:val="9"/>
    <w:semiHidden/>
    <w:rsid w:val="00C6447C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customStyle="1" w:styleId="Titre7Car">
    <w:name w:val="Titre 7 Car"/>
    <w:basedOn w:val="Policepardfaut"/>
    <w:link w:val="Titre7"/>
    <w:uiPriority w:val="9"/>
    <w:semiHidden/>
    <w:rsid w:val="00C6447C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</w:rPr>
  </w:style>
  <w:style w:type="character" w:customStyle="1" w:styleId="Titre8Car">
    <w:name w:val="Titre 8 Car"/>
    <w:basedOn w:val="Policepardfaut"/>
    <w:link w:val="Titre8"/>
    <w:uiPriority w:val="9"/>
    <w:semiHidden/>
    <w:rsid w:val="00C6447C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itre9Car">
    <w:name w:val="Titre 9 Car"/>
    <w:basedOn w:val="Policepardfaut"/>
    <w:link w:val="Titre9"/>
    <w:uiPriority w:val="9"/>
    <w:semiHidden/>
    <w:rsid w:val="00C6447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En-tte">
    <w:name w:val="header"/>
    <w:basedOn w:val="Normal"/>
    <w:link w:val="En-tteCar"/>
    <w:uiPriority w:val="99"/>
    <w:unhideWhenUsed/>
    <w:rsid w:val="00F53254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F53254"/>
    <w:rPr>
      <w:rFonts w:ascii="Times New Roman" w:hAnsi="Times New Roman" w:cs="Times New Roman"/>
      <w:sz w:val="24"/>
      <w:szCs w:val="24"/>
    </w:rPr>
  </w:style>
  <w:style w:type="paragraph" w:styleId="Pieddepage">
    <w:name w:val="footer"/>
    <w:basedOn w:val="Normal"/>
    <w:link w:val="PieddepageCar"/>
    <w:uiPriority w:val="99"/>
    <w:unhideWhenUsed/>
    <w:rsid w:val="00F53254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F53254"/>
    <w:rPr>
      <w:rFonts w:ascii="Times New Roman" w:hAnsi="Times New Roman" w:cs="Times New Roman"/>
      <w:sz w:val="24"/>
      <w:szCs w:val="24"/>
    </w:rPr>
  </w:style>
  <w:style w:type="table" w:styleId="Grilledutableau">
    <w:name w:val="Table Grid"/>
    <w:basedOn w:val="TableauNormal"/>
    <w:uiPriority w:val="59"/>
    <w:rsid w:val="00B21C4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B21C4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CA748B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CA748B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unhideWhenUsed/>
    <w:rsid w:val="00612696"/>
    <w:rPr>
      <w:color w:val="0000FF" w:themeColor="hyperlink"/>
      <w:u w:val="single"/>
    </w:rPr>
  </w:style>
  <w:style w:type="character" w:styleId="Lienhypertextesuivivisit">
    <w:name w:val="FollowedHyperlink"/>
    <w:basedOn w:val="Policepardfaut"/>
    <w:uiPriority w:val="99"/>
    <w:semiHidden/>
    <w:unhideWhenUsed/>
    <w:rsid w:val="0020115C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025946"/>
    <w:pPr>
      <w:spacing w:before="100" w:beforeAutospacing="1" w:after="100" w:afterAutospacing="1"/>
      <w:jc w:val="left"/>
    </w:pPr>
    <w:rPr>
      <w:rFonts w:eastAsia="Times New Roman"/>
      <w:lang w:eastAsia="fr-FR"/>
    </w:rPr>
  </w:style>
  <w:style w:type="paragraph" w:customStyle="1" w:styleId="Norma1">
    <w:name w:val="Norma 1"/>
    <w:basedOn w:val="Normal"/>
    <w:link w:val="Norma1Car"/>
    <w:qFormat/>
    <w:rsid w:val="001150AC"/>
    <w:pPr>
      <w:spacing w:after="120"/>
    </w:pPr>
  </w:style>
  <w:style w:type="paragraph" w:customStyle="1" w:styleId="Normal1">
    <w:name w:val="Normal1"/>
    <w:basedOn w:val="Normal"/>
    <w:autoRedefine/>
    <w:qFormat/>
    <w:rsid w:val="00250FD1"/>
    <w:pPr>
      <w:tabs>
        <w:tab w:val="left" w:pos="5643"/>
      </w:tabs>
      <w:spacing w:after="120"/>
    </w:pPr>
    <w:rPr>
      <w:rFonts w:eastAsia="Times New Roman"/>
      <w:szCs w:val="32"/>
      <w:lang w:eastAsia="fr-FR"/>
    </w:rPr>
  </w:style>
  <w:style w:type="character" w:customStyle="1" w:styleId="Norma1Car">
    <w:name w:val="Norma 1 Car"/>
    <w:basedOn w:val="Policepardfaut"/>
    <w:link w:val="Norma1"/>
    <w:rsid w:val="001150AC"/>
    <w:rPr>
      <w:rFonts w:ascii="Times New Roman" w:hAnsi="Times New Roman" w:cs="Times New Roman"/>
      <w:sz w:val="24"/>
      <w:szCs w:val="24"/>
    </w:rPr>
  </w:style>
  <w:style w:type="table" w:customStyle="1" w:styleId="Grilledutableau2">
    <w:name w:val="Grille du tableau2"/>
    <w:basedOn w:val="TableauNormal"/>
    <w:next w:val="Grilledutableau"/>
    <w:uiPriority w:val="59"/>
    <w:rsid w:val="009C4C90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201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75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601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72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86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81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602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253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erso\AppData\Roaming\Microsoft\Templates\Mod&#233;le%20Cours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112C37-23E9-4463-895F-858943C992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Modéle Cours.dotx</Template>
  <TotalTime>14</TotalTime>
  <Pages>1</Pages>
  <Words>538</Words>
  <Characters>2961</Characters>
  <Application>Microsoft Office Word</Application>
  <DocSecurity>0</DocSecurity>
  <Lines>24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Perso</dc:creator>
  <cp:keywords/>
  <dc:description/>
  <cp:lastModifiedBy>peuge</cp:lastModifiedBy>
  <cp:revision>9</cp:revision>
  <cp:lastPrinted>2024-10-16T17:53:00Z</cp:lastPrinted>
  <dcterms:created xsi:type="dcterms:W3CDTF">2020-03-31T10:27:00Z</dcterms:created>
  <dcterms:modified xsi:type="dcterms:W3CDTF">2024-10-16T17:53:00Z</dcterms:modified>
</cp:coreProperties>
</file>